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502005" w14:textId="1B4D81CA" w:rsidR="00195957" w:rsidRPr="006549E4" w:rsidRDefault="006549E4" w:rsidP="006549E4">
      <w:pPr>
        <w:pStyle w:val="1"/>
        <w:spacing w:before="0" w:after="0"/>
        <w:ind w:left="16585" w:firstLine="0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</w:t>
      </w:r>
    </w:p>
    <w:p w14:paraId="61E918FC" w14:textId="46287124" w:rsidR="00A048AC" w:rsidRPr="006549E4" w:rsidRDefault="00195957" w:rsidP="006549E4">
      <w:pPr>
        <w:pStyle w:val="1"/>
        <w:spacing w:before="0" w:after="0"/>
        <w:ind w:left="16585" w:firstLine="0"/>
        <w:jc w:val="center"/>
        <w:rPr>
          <w:b w:val="0"/>
          <w:sz w:val="24"/>
          <w:szCs w:val="24"/>
        </w:rPr>
      </w:pPr>
      <w:r w:rsidRPr="006549E4">
        <w:rPr>
          <w:b w:val="0"/>
          <w:sz w:val="24"/>
          <w:szCs w:val="24"/>
        </w:rPr>
        <w:t>к письму</w:t>
      </w:r>
      <w:r w:rsidR="00A048AC" w:rsidRPr="006549E4">
        <w:rPr>
          <w:b w:val="0"/>
          <w:sz w:val="24"/>
          <w:szCs w:val="24"/>
        </w:rPr>
        <w:t xml:space="preserve"> Филиала </w:t>
      </w:r>
      <w:r w:rsidRPr="006549E4">
        <w:rPr>
          <w:b w:val="0"/>
          <w:sz w:val="24"/>
          <w:szCs w:val="24"/>
        </w:rPr>
        <w:t>АО «СО ЕЭС»</w:t>
      </w:r>
      <w:r w:rsidR="00A048AC" w:rsidRPr="006549E4">
        <w:rPr>
          <w:b w:val="0"/>
          <w:sz w:val="24"/>
          <w:szCs w:val="24"/>
        </w:rPr>
        <w:t xml:space="preserve"> </w:t>
      </w:r>
      <w:r w:rsidR="00466A8C" w:rsidRPr="006549E4">
        <w:rPr>
          <w:b w:val="0"/>
          <w:sz w:val="24"/>
          <w:szCs w:val="24"/>
        </w:rPr>
        <w:t>ОДУ Сибири</w:t>
      </w:r>
    </w:p>
    <w:p w14:paraId="46706C17" w14:textId="18894F84" w:rsidR="00195957" w:rsidRPr="006549E4" w:rsidRDefault="00195957" w:rsidP="006549E4">
      <w:pPr>
        <w:pStyle w:val="1"/>
        <w:spacing w:before="0" w:after="0"/>
        <w:ind w:left="16585" w:firstLine="0"/>
        <w:jc w:val="center"/>
        <w:rPr>
          <w:b w:val="0"/>
          <w:sz w:val="24"/>
          <w:szCs w:val="24"/>
        </w:rPr>
      </w:pPr>
      <w:r w:rsidRPr="006549E4">
        <w:rPr>
          <w:b w:val="0"/>
          <w:sz w:val="24"/>
          <w:szCs w:val="24"/>
        </w:rPr>
        <w:t>от _______</w:t>
      </w:r>
      <w:r w:rsidR="00D2162B" w:rsidRPr="006549E4">
        <w:rPr>
          <w:b w:val="0"/>
          <w:sz w:val="24"/>
          <w:szCs w:val="24"/>
        </w:rPr>
        <w:t>______</w:t>
      </w:r>
      <w:r w:rsidR="00A048AC" w:rsidRPr="006549E4">
        <w:rPr>
          <w:b w:val="0"/>
          <w:sz w:val="24"/>
          <w:szCs w:val="24"/>
        </w:rPr>
        <w:t xml:space="preserve"> № </w:t>
      </w:r>
      <w:r w:rsidR="005E73A3" w:rsidRPr="006549E4">
        <w:rPr>
          <w:b w:val="0"/>
          <w:sz w:val="24"/>
          <w:szCs w:val="24"/>
        </w:rPr>
        <w:t>О4-б3-II-19-</w:t>
      </w:r>
      <w:r w:rsidR="00A048AC" w:rsidRPr="006549E4">
        <w:rPr>
          <w:b w:val="0"/>
          <w:color w:val="auto"/>
          <w:sz w:val="24"/>
          <w:szCs w:val="24"/>
        </w:rPr>
        <w:t>______</w:t>
      </w:r>
    </w:p>
    <w:p w14:paraId="65002BF8" w14:textId="77777777" w:rsidR="00195957" w:rsidRPr="008E262A" w:rsidRDefault="00195957" w:rsidP="006549E4">
      <w:pPr>
        <w:tabs>
          <w:tab w:val="left" w:pos="9704"/>
          <w:tab w:val="center" w:pos="10631"/>
        </w:tabs>
        <w:jc w:val="center"/>
        <w:rPr>
          <w:b/>
          <w:sz w:val="28"/>
          <w:szCs w:val="28"/>
        </w:rPr>
      </w:pPr>
      <w:r w:rsidRPr="008E262A">
        <w:rPr>
          <w:b/>
          <w:sz w:val="28"/>
          <w:szCs w:val="28"/>
        </w:rPr>
        <w:t>Заключение</w:t>
      </w:r>
    </w:p>
    <w:p w14:paraId="52A3C254" w14:textId="562E8BFB" w:rsidR="00195957" w:rsidRPr="008E262A" w:rsidRDefault="00195957" w:rsidP="00195957">
      <w:pPr>
        <w:jc w:val="center"/>
        <w:rPr>
          <w:b/>
          <w:sz w:val="28"/>
          <w:szCs w:val="28"/>
        </w:rPr>
      </w:pPr>
      <w:r w:rsidRPr="008E262A">
        <w:rPr>
          <w:b/>
          <w:sz w:val="28"/>
          <w:szCs w:val="28"/>
        </w:rPr>
        <w:t xml:space="preserve">по инвестиционной программе </w:t>
      </w:r>
      <w:r w:rsidR="006549E4" w:rsidRPr="00A426E3">
        <w:rPr>
          <w:b/>
          <w:sz w:val="28"/>
          <w:szCs w:val="28"/>
        </w:rPr>
        <w:t>программы субъекта электроэнергетики</w:t>
      </w:r>
    </w:p>
    <w:p w14:paraId="6F62E64E" w14:textId="77777777" w:rsidR="00195957" w:rsidRPr="005E73A3" w:rsidRDefault="00195957" w:rsidP="00195957">
      <w:pPr>
        <w:suppressAutoHyphens/>
        <w:rPr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289"/>
        <w:gridCol w:w="2835"/>
        <w:gridCol w:w="575"/>
        <w:gridCol w:w="284"/>
        <w:gridCol w:w="1550"/>
        <w:gridCol w:w="709"/>
        <w:gridCol w:w="142"/>
        <w:gridCol w:w="37"/>
        <w:gridCol w:w="255"/>
        <w:gridCol w:w="275"/>
      </w:tblGrid>
      <w:tr w:rsidR="00195957" w:rsidRPr="005E73A3" w14:paraId="555CA983" w14:textId="77777777" w:rsidTr="005E73A3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A3DB7" w14:textId="77777777" w:rsidR="00195957" w:rsidRPr="005E73A3" w:rsidRDefault="00A95938" w:rsidP="001A7716">
            <w:pPr>
              <w:suppressAutoHyphens/>
              <w:jc w:val="center"/>
              <w:rPr>
                <w:sz w:val="28"/>
                <w:szCs w:val="28"/>
              </w:rPr>
            </w:pPr>
            <w:r w:rsidRPr="005E73A3">
              <w:rPr>
                <w:sz w:val="28"/>
                <w:szCs w:val="28"/>
              </w:rPr>
              <w:t xml:space="preserve">Филиал </w:t>
            </w:r>
            <w:r w:rsidR="00195957" w:rsidRPr="005E73A3">
              <w:rPr>
                <w:sz w:val="28"/>
                <w:szCs w:val="28"/>
              </w:rPr>
              <w:t xml:space="preserve">АО «СО ЕЭС» </w:t>
            </w:r>
            <w:r w:rsidR="001A7716" w:rsidRPr="005E73A3">
              <w:rPr>
                <w:sz w:val="28"/>
                <w:szCs w:val="28"/>
              </w:rPr>
              <w:t>ОДУ Сибири</w:t>
            </w:r>
          </w:p>
        </w:tc>
        <w:tc>
          <w:tcPr>
            <w:tcW w:w="2835" w:type="dxa"/>
            <w:vAlign w:val="bottom"/>
            <w:hideMark/>
          </w:tcPr>
          <w:p w14:paraId="2F8E673B" w14:textId="77777777" w:rsidR="00195957" w:rsidRPr="005E73A3" w:rsidRDefault="00195957" w:rsidP="00447E94">
            <w:pPr>
              <w:suppressAutoHyphens/>
              <w:jc w:val="right"/>
              <w:rPr>
                <w:sz w:val="28"/>
                <w:szCs w:val="28"/>
              </w:rPr>
            </w:pPr>
            <w:r w:rsidRPr="005E73A3">
              <w:rPr>
                <w:sz w:val="28"/>
                <w:szCs w:val="28"/>
              </w:rPr>
              <w:t>«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1AFC6F" w14:textId="76FBB891" w:rsidR="00195957" w:rsidRPr="005E73A3" w:rsidRDefault="006549E4" w:rsidP="00447E94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284" w:type="dxa"/>
            <w:vAlign w:val="bottom"/>
            <w:hideMark/>
          </w:tcPr>
          <w:p w14:paraId="7752D210" w14:textId="77777777" w:rsidR="00195957" w:rsidRPr="005E73A3" w:rsidRDefault="00195957" w:rsidP="00447E94">
            <w:pPr>
              <w:suppressAutoHyphens/>
              <w:rPr>
                <w:sz w:val="28"/>
                <w:szCs w:val="28"/>
              </w:rPr>
            </w:pPr>
            <w:r w:rsidRPr="005E73A3">
              <w:rPr>
                <w:sz w:val="28"/>
                <w:szCs w:val="28"/>
              </w:rPr>
              <w:t>»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51A24E" w14:textId="74989C14" w:rsidR="00195957" w:rsidRPr="005E73A3" w:rsidRDefault="006549E4" w:rsidP="00447E94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709" w:type="dxa"/>
            <w:vAlign w:val="bottom"/>
            <w:hideMark/>
          </w:tcPr>
          <w:p w14:paraId="39CC52CB" w14:textId="77777777" w:rsidR="00195957" w:rsidRPr="005E73A3" w:rsidRDefault="00195957" w:rsidP="00447E94">
            <w:pPr>
              <w:suppressAutoHyphens/>
              <w:jc w:val="right"/>
              <w:rPr>
                <w:sz w:val="28"/>
                <w:szCs w:val="28"/>
                <w:u w:val="single"/>
              </w:rPr>
            </w:pPr>
            <w:r w:rsidRPr="005E73A3">
              <w:rPr>
                <w:sz w:val="28"/>
                <w:szCs w:val="28"/>
                <w:u w:val="single"/>
              </w:rPr>
              <w:t>2017</w:t>
            </w:r>
          </w:p>
        </w:tc>
        <w:tc>
          <w:tcPr>
            <w:tcW w:w="1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910205" w14:textId="22EC1120" w:rsidR="00195957" w:rsidRPr="005E73A3" w:rsidRDefault="005E73A3" w:rsidP="00447E94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567" w:type="dxa"/>
            <w:gridSpan w:val="3"/>
            <w:vAlign w:val="bottom"/>
            <w:hideMark/>
          </w:tcPr>
          <w:p w14:paraId="4C077692" w14:textId="22410AED" w:rsidR="00195957" w:rsidRPr="005E73A3" w:rsidRDefault="00195957" w:rsidP="00447E94">
            <w:pPr>
              <w:suppressAutoHyphens/>
              <w:ind w:left="57"/>
              <w:rPr>
                <w:sz w:val="28"/>
                <w:szCs w:val="28"/>
              </w:rPr>
            </w:pPr>
          </w:p>
        </w:tc>
      </w:tr>
      <w:tr w:rsidR="00195957" w:rsidRPr="008E262A" w14:paraId="4320E428" w14:textId="77777777" w:rsidTr="00447E94">
        <w:tc>
          <w:tcPr>
            <w:tcW w:w="3289" w:type="dxa"/>
            <w:vAlign w:val="bottom"/>
            <w:hideMark/>
          </w:tcPr>
          <w:p w14:paraId="5EDFE4B3" w14:textId="77777777" w:rsidR="00195957" w:rsidRPr="008E262A" w:rsidRDefault="00195957" w:rsidP="00447E94">
            <w:pPr>
              <w:suppressAutoHyphens/>
              <w:jc w:val="center"/>
              <w:rPr>
                <w:i/>
                <w:sz w:val="20"/>
                <w:szCs w:val="20"/>
              </w:rPr>
            </w:pPr>
            <w:r w:rsidRPr="008E262A">
              <w:rPr>
                <w:i/>
                <w:sz w:val="20"/>
                <w:szCs w:val="20"/>
              </w:rPr>
              <w:t>(место составления)</w:t>
            </w:r>
          </w:p>
        </w:tc>
        <w:tc>
          <w:tcPr>
            <w:tcW w:w="2835" w:type="dxa"/>
            <w:vAlign w:val="bottom"/>
          </w:tcPr>
          <w:p w14:paraId="4E558643" w14:textId="77777777" w:rsidR="00195957" w:rsidRPr="008E262A" w:rsidRDefault="00195957" w:rsidP="00447E94">
            <w:pPr>
              <w:suppressAutoHyphens/>
              <w:rPr>
                <w:i/>
              </w:rPr>
            </w:pPr>
          </w:p>
        </w:tc>
        <w:tc>
          <w:tcPr>
            <w:tcW w:w="575" w:type="dxa"/>
            <w:vAlign w:val="bottom"/>
          </w:tcPr>
          <w:p w14:paraId="420C8D02" w14:textId="77777777" w:rsidR="00195957" w:rsidRPr="008E262A" w:rsidRDefault="00195957" w:rsidP="00447E94">
            <w:pPr>
              <w:suppressAutoHyphens/>
              <w:rPr>
                <w:i/>
              </w:rPr>
            </w:pPr>
          </w:p>
        </w:tc>
        <w:tc>
          <w:tcPr>
            <w:tcW w:w="284" w:type="dxa"/>
            <w:vAlign w:val="bottom"/>
          </w:tcPr>
          <w:p w14:paraId="768A694E" w14:textId="77777777" w:rsidR="00195957" w:rsidRPr="008E262A" w:rsidRDefault="00195957" w:rsidP="00447E94">
            <w:pPr>
              <w:suppressAutoHyphens/>
              <w:rPr>
                <w:i/>
              </w:rPr>
            </w:pPr>
          </w:p>
        </w:tc>
        <w:tc>
          <w:tcPr>
            <w:tcW w:w="1550" w:type="dxa"/>
            <w:vAlign w:val="bottom"/>
          </w:tcPr>
          <w:p w14:paraId="36F6BE89" w14:textId="77777777" w:rsidR="00195957" w:rsidRPr="008E262A" w:rsidRDefault="00195957" w:rsidP="00447E94">
            <w:pPr>
              <w:suppressAutoHyphens/>
              <w:rPr>
                <w:i/>
              </w:rPr>
            </w:pPr>
          </w:p>
        </w:tc>
        <w:tc>
          <w:tcPr>
            <w:tcW w:w="888" w:type="dxa"/>
            <w:gridSpan w:val="3"/>
            <w:vAlign w:val="bottom"/>
          </w:tcPr>
          <w:p w14:paraId="32F86882" w14:textId="77777777" w:rsidR="00195957" w:rsidRPr="008E262A" w:rsidRDefault="00195957" w:rsidP="00447E94">
            <w:pPr>
              <w:suppressAutoHyphens/>
              <w:rPr>
                <w:i/>
              </w:rPr>
            </w:pPr>
          </w:p>
        </w:tc>
        <w:tc>
          <w:tcPr>
            <w:tcW w:w="255" w:type="dxa"/>
            <w:vAlign w:val="bottom"/>
          </w:tcPr>
          <w:p w14:paraId="7ECE1BCA" w14:textId="77777777" w:rsidR="00195957" w:rsidRPr="008E262A" w:rsidRDefault="00195957" w:rsidP="00447E94">
            <w:pPr>
              <w:suppressAutoHyphens/>
              <w:rPr>
                <w:i/>
              </w:rPr>
            </w:pPr>
          </w:p>
        </w:tc>
        <w:tc>
          <w:tcPr>
            <w:tcW w:w="275" w:type="dxa"/>
            <w:vAlign w:val="bottom"/>
          </w:tcPr>
          <w:p w14:paraId="440D090C" w14:textId="77777777" w:rsidR="00195957" w:rsidRPr="008E262A" w:rsidRDefault="00195957" w:rsidP="00447E94">
            <w:pPr>
              <w:suppressAutoHyphens/>
              <w:rPr>
                <w:i/>
              </w:rPr>
            </w:pPr>
          </w:p>
        </w:tc>
      </w:tr>
    </w:tbl>
    <w:p w14:paraId="5FDDA15B" w14:textId="77777777" w:rsidR="00195957" w:rsidRPr="008E262A" w:rsidRDefault="00195957" w:rsidP="00195957">
      <w:pPr>
        <w:suppressAutoHyphens/>
        <w:ind w:firstLine="709"/>
        <w:rPr>
          <w:sz w:val="28"/>
          <w:szCs w:val="28"/>
        </w:rPr>
      </w:pPr>
    </w:p>
    <w:p w14:paraId="5483FD32" w14:textId="155B31C9" w:rsidR="00195957" w:rsidRPr="00C91623" w:rsidRDefault="00195957" w:rsidP="00195957">
      <w:pPr>
        <w:suppressAutoHyphens/>
        <w:ind w:firstLine="709"/>
      </w:pPr>
      <w:r w:rsidRPr="008E262A">
        <w:rPr>
          <w:sz w:val="28"/>
          <w:szCs w:val="28"/>
        </w:rPr>
        <w:t>Заключение выдано</w:t>
      </w:r>
      <w:r w:rsidRPr="008E262A">
        <w:t> _______________________________</w:t>
      </w:r>
      <w:r w:rsidR="00C91623" w:rsidRPr="005E73A3">
        <w:rPr>
          <w:sz w:val="28"/>
          <w:szCs w:val="28"/>
          <w:u w:val="single"/>
        </w:rPr>
        <w:t>Министерству жилищной политики, энергетики и  транспорта Иркутской области</w:t>
      </w:r>
      <w:r w:rsidR="00C91623">
        <w:rPr>
          <w:u w:val="single"/>
        </w:rPr>
        <w:t xml:space="preserve">  </w:t>
      </w:r>
      <w:r w:rsidRPr="008E262A">
        <w:t>_____________________</w:t>
      </w:r>
      <w:r w:rsidRPr="00C91623">
        <w:t>______</w:t>
      </w:r>
    </w:p>
    <w:p w14:paraId="66953889" w14:textId="77777777" w:rsidR="00195957" w:rsidRPr="008E262A" w:rsidRDefault="00195957" w:rsidP="00195957">
      <w:pPr>
        <w:suppressAutoHyphens/>
        <w:ind w:left="2124"/>
        <w:jc w:val="both"/>
        <w:rPr>
          <w:i/>
          <w:sz w:val="20"/>
          <w:szCs w:val="20"/>
        </w:rPr>
      </w:pPr>
      <w:r w:rsidRPr="008E262A">
        <w:rPr>
          <w:i/>
          <w:sz w:val="22"/>
          <w:szCs w:val="22"/>
        </w:rPr>
        <w:t xml:space="preserve">                                                               </w:t>
      </w:r>
      <w:r w:rsidRPr="008E262A">
        <w:rPr>
          <w:i/>
          <w:sz w:val="20"/>
          <w:szCs w:val="20"/>
        </w:rPr>
        <w:t>(Минэнерго России, наименование органа исполнительной власти субъекта Российской Федерации, наименование субъекта электроэнергетики)</w:t>
      </w:r>
    </w:p>
    <w:p w14:paraId="05A6C3A7" w14:textId="77777777" w:rsidR="00195957" w:rsidRPr="008E262A" w:rsidRDefault="00195957" w:rsidP="00195957">
      <w:pPr>
        <w:suppressAutoHyphens/>
      </w:pPr>
      <w:r w:rsidRPr="008E262A">
        <w:rPr>
          <w:sz w:val="28"/>
          <w:szCs w:val="28"/>
        </w:rPr>
        <w:t>по проекту инвестиционной программы (ИП)</w:t>
      </w:r>
      <w:r w:rsidRPr="008E262A">
        <w:t xml:space="preserve"> _______</w:t>
      </w:r>
      <w:r w:rsidRPr="005E73A3">
        <w:rPr>
          <w:sz w:val="28"/>
          <w:szCs w:val="28"/>
          <w:u w:val="single"/>
        </w:rPr>
        <w:t>АО «Витимэнерго»</w:t>
      </w:r>
      <w:r w:rsidRPr="008E262A">
        <w:t xml:space="preserve">______________________________________________________ </w:t>
      </w:r>
      <w:r w:rsidRPr="005E73A3">
        <w:rPr>
          <w:sz w:val="28"/>
          <w:szCs w:val="28"/>
        </w:rPr>
        <w:t>на период __</w:t>
      </w:r>
      <w:r w:rsidRPr="005E73A3">
        <w:rPr>
          <w:sz w:val="28"/>
          <w:szCs w:val="28"/>
          <w:u w:val="single"/>
        </w:rPr>
        <w:t>2018-2022 гг</w:t>
      </w:r>
      <w:r w:rsidRPr="005E73A3">
        <w:rPr>
          <w:sz w:val="28"/>
          <w:szCs w:val="28"/>
        </w:rPr>
        <w:t>._____________.</w:t>
      </w:r>
    </w:p>
    <w:p w14:paraId="69AC9603" w14:textId="77777777" w:rsidR="00195957" w:rsidRPr="008E262A" w:rsidRDefault="00195957" w:rsidP="00195957">
      <w:pPr>
        <w:suppressAutoHyphens/>
        <w:ind w:left="4956" w:firstLine="708"/>
        <w:rPr>
          <w:i/>
          <w:sz w:val="20"/>
          <w:szCs w:val="20"/>
        </w:rPr>
      </w:pPr>
      <w:r w:rsidRPr="008E262A">
        <w:rPr>
          <w:i/>
          <w:sz w:val="22"/>
          <w:szCs w:val="22"/>
        </w:rPr>
        <w:t xml:space="preserve">                                                </w:t>
      </w:r>
      <w:r w:rsidRPr="008E262A">
        <w:rPr>
          <w:i/>
          <w:sz w:val="20"/>
          <w:szCs w:val="20"/>
        </w:rPr>
        <w:t>(наименование субъекта электроэнергетики)</w:t>
      </w:r>
    </w:p>
    <w:p w14:paraId="1D03E1B6" w14:textId="77777777" w:rsidR="00195957" w:rsidRPr="008E262A" w:rsidRDefault="00195957" w:rsidP="0019595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ИП рассмотрен </w:t>
      </w:r>
      <w:r w:rsidR="001A7716">
        <w:rPr>
          <w:sz w:val="28"/>
          <w:szCs w:val="28"/>
        </w:rPr>
        <w:t xml:space="preserve">Филиалом </w:t>
      </w:r>
      <w:r w:rsidRPr="008E262A">
        <w:rPr>
          <w:sz w:val="28"/>
          <w:szCs w:val="28"/>
        </w:rPr>
        <w:t>АО «СО ЕЭС» в соответствии с Правилами утверждения инвестиционных программ субъектов электроэнергетики, утвержденными постановлением Правительства Российской Федерации от 01.12.2009 № 977 «Об инвестиционных программах субъектов электроэнергетики».</w:t>
      </w:r>
    </w:p>
    <w:p w14:paraId="38F6B6D2" w14:textId="77777777" w:rsidR="00195957" w:rsidRPr="008E262A" w:rsidRDefault="00195957" w:rsidP="0019595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рассмотрения </w:t>
      </w:r>
      <w:r w:rsidR="001A7716">
        <w:rPr>
          <w:sz w:val="28"/>
          <w:szCs w:val="28"/>
        </w:rPr>
        <w:t xml:space="preserve">Филиалом </w:t>
      </w:r>
      <w:r w:rsidRPr="008E262A">
        <w:rPr>
          <w:sz w:val="28"/>
          <w:szCs w:val="28"/>
        </w:rPr>
        <w:t xml:space="preserve">АО «СО ЕЭС» </w:t>
      </w:r>
      <w:r w:rsidR="001A7716">
        <w:rPr>
          <w:sz w:val="28"/>
          <w:szCs w:val="28"/>
        </w:rPr>
        <w:t xml:space="preserve">ОДУ Сибири </w:t>
      </w:r>
      <w:r w:rsidRPr="008E262A">
        <w:rPr>
          <w:sz w:val="28"/>
          <w:szCs w:val="28"/>
        </w:rPr>
        <w:t>установлено:</w:t>
      </w:r>
    </w:p>
    <w:p w14:paraId="6BD05680" w14:textId="77777777" w:rsidR="00195957" w:rsidRPr="008E262A" w:rsidRDefault="00195957" w:rsidP="00195957">
      <w:pPr>
        <w:suppressAutoHyphens/>
        <w:jc w:val="both"/>
        <w:rPr>
          <w:sz w:val="28"/>
          <w:szCs w:val="28"/>
        </w:rPr>
      </w:pPr>
    </w:p>
    <w:p w14:paraId="32935FE4" w14:textId="3AB2A1F2" w:rsidR="00195957" w:rsidRPr="008E262A" w:rsidRDefault="00195957" w:rsidP="00195957">
      <w:pPr>
        <w:numPr>
          <w:ilvl w:val="0"/>
          <w:numId w:val="36"/>
        </w:numPr>
        <w:suppressAutoHyphens/>
        <w:contextualSpacing/>
        <w:jc w:val="both"/>
        <w:rPr>
          <w:b/>
          <w:sz w:val="28"/>
          <w:szCs w:val="28"/>
        </w:rPr>
      </w:pPr>
      <w:r w:rsidRPr="008E262A">
        <w:rPr>
          <w:b/>
          <w:sz w:val="28"/>
          <w:szCs w:val="28"/>
        </w:rPr>
        <w:t>Мероприятия по основному (первичному) электротехническому оборудованию</w:t>
      </w:r>
      <w:r w:rsidR="00680A06">
        <w:rPr>
          <w:b/>
          <w:sz w:val="28"/>
          <w:szCs w:val="28"/>
        </w:rPr>
        <w:t>:</w:t>
      </w:r>
    </w:p>
    <w:tbl>
      <w:tblPr>
        <w:tblW w:w="2183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8"/>
        <w:gridCol w:w="2268"/>
        <w:gridCol w:w="1638"/>
        <w:gridCol w:w="4315"/>
        <w:gridCol w:w="3402"/>
        <w:gridCol w:w="1441"/>
        <w:gridCol w:w="1471"/>
        <w:gridCol w:w="1411"/>
        <w:gridCol w:w="1707"/>
        <w:gridCol w:w="1766"/>
        <w:gridCol w:w="1843"/>
      </w:tblGrid>
      <w:tr w:rsidR="00195957" w:rsidRPr="008E262A" w14:paraId="71008232" w14:textId="77777777" w:rsidTr="00D06280">
        <w:trPr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90EE6" w14:textId="77777777" w:rsidR="00195957" w:rsidRPr="008E262A" w:rsidRDefault="00195957" w:rsidP="00447E94">
            <w:pPr>
              <w:suppressAutoHyphens/>
              <w:jc w:val="center"/>
            </w:pPr>
            <w:r w:rsidRPr="008E262A">
              <w:t>№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6871" w14:textId="77777777" w:rsidR="00195957" w:rsidRPr="008E262A" w:rsidRDefault="00195957" w:rsidP="000242D4">
            <w:pPr>
              <w:suppressAutoHyphens/>
              <w:jc w:val="both"/>
            </w:pPr>
            <w:r w:rsidRPr="008E262A">
              <w:t xml:space="preserve">Наименование инвестиционного проекта 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9D8E" w14:textId="77777777" w:rsidR="00195957" w:rsidRPr="008E262A" w:rsidRDefault="00195957" w:rsidP="00447E94">
            <w:pPr>
              <w:suppressAutoHyphens/>
              <w:jc w:val="center"/>
            </w:pPr>
            <w:r w:rsidRPr="008E262A">
              <w:t xml:space="preserve">Год реализации (постановки под напряжение) </w:t>
            </w:r>
            <w:r w:rsidRPr="008E262A">
              <w:br/>
              <w:t>в соответствии с проектом ИП</w:t>
            </w:r>
          </w:p>
        </w:tc>
        <w:tc>
          <w:tcPr>
            <w:tcW w:w="4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516A5" w14:textId="77777777" w:rsidR="00195957" w:rsidRPr="008E262A" w:rsidRDefault="00195957" w:rsidP="00447E94">
            <w:pPr>
              <w:suppressAutoHyphens/>
              <w:jc w:val="center"/>
            </w:pPr>
            <w:r w:rsidRPr="008E262A">
              <w:t>Предложения по доработке проекта ИП / документ-основание (при наличии)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28B6A" w14:textId="77777777" w:rsidR="00195957" w:rsidRPr="008E262A" w:rsidRDefault="00195957" w:rsidP="00447E94">
            <w:pPr>
              <w:suppressAutoHyphens/>
              <w:jc w:val="center"/>
            </w:pPr>
            <w:r w:rsidRPr="008E262A">
              <w:t>Возможные риски для энергосистемы</w:t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B2253" w14:textId="77777777" w:rsidR="00195957" w:rsidRPr="008E262A" w:rsidRDefault="00195957" w:rsidP="00447E94">
            <w:pPr>
              <w:suppressAutoHyphens/>
              <w:jc w:val="center"/>
            </w:pPr>
            <w:r w:rsidRPr="008E262A">
              <w:t>Документы, предусматривающие мероприятия и сроки их реализации</w:t>
            </w:r>
          </w:p>
        </w:tc>
      </w:tr>
      <w:tr w:rsidR="00D06280" w:rsidRPr="008E262A" w14:paraId="6C21323D" w14:textId="77777777" w:rsidTr="00D06280">
        <w:trPr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FB346" w14:textId="77777777" w:rsidR="00D06280" w:rsidRPr="008E262A" w:rsidRDefault="00D06280" w:rsidP="00D06280"/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D48B1" w14:textId="77777777" w:rsidR="00D06280" w:rsidRPr="008E262A" w:rsidRDefault="00D06280" w:rsidP="000242D4">
            <w:pPr>
              <w:suppressAutoHyphens/>
              <w:jc w:val="both"/>
            </w:pPr>
          </w:p>
        </w:tc>
        <w:tc>
          <w:tcPr>
            <w:tcW w:w="1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A73FC" w14:textId="77777777" w:rsidR="00D06280" w:rsidRPr="008E262A" w:rsidRDefault="00D06280" w:rsidP="00D06280"/>
        </w:tc>
        <w:tc>
          <w:tcPr>
            <w:tcW w:w="4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0618A" w14:textId="77777777" w:rsidR="00D06280" w:rsidRPr="008E262A" w:rsidRDefault="00D06280" w:rsidP="00D06280"/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AC08D" w14:textId="77777777" w:rsidR="00D06280" w:rsidRPr="008E262A" w:rsidRDefault="00D06280" w:rsidP="00D06280"/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9BDC3" w14:textId="7E81CEDC" w:rsidR="00D06280" w:rsidRPr="008E262A" w:rsidRDefault="00D06280" w:rsidP="00D06280">
            <w:pPr>
              <w:suppressAutoHyphens/>
              <w:jc w:val="center"/>
            </w:pPr>
            <w:proofErr w:type="spellStart"/>
            <w:r w:rsidRPr="0021462D">
              <w:t>СиПР</w:t>
            </w:r>
            <w:proofErr w:type="spellEnd"/>
            <w:r w:rsidRPr="0021462D">
              <w:t xml:space="preserve"> ЕЭС России на 2017-2023 гг.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12EFF" w14:textId="77777777" w:rsidR="00D06280" w:rsidRPr="0021462D" w:rsidRDefault="00D06280" w:rsidP="00D06280">
            <w:pPr>
              <w:suppressAutoHyphens/>
              <w:jc w:val="center"/>
            </w:pPr>
            <w:proofErr w:type="spellStart"/>
            <w:r w:rsidRPr="0021462D">
              <w:t>СиПР</w:t>
            </w:r>
            <w:proofErr w:type="spellEnd"/>
            <w:r w:rsidRPr="0021462D">
              <w:t xml:space="preserve"> ЕЭС России на </w:t>
            </w:r>
          </w:p>
          <w:p w14:paraId="0A61A1D5" w14:textId="47E4A907" w:rsidR="00D06280" w:rsidRPr="008E262A" w:rsidRDefault="00D06280" w:rsidP="00D06280">
            <w:pPr>
              <w:suppressAutoHyphens/>
              <w:jc w:val="center"/>
            </w:pPr>
            <w:r w:rsidRPr="0021462D">
              <w:t>2016-2022 гг.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A2080" w14:textId="092A34A3" w:rsidR="00D06280" w:rsidRPr="008E262A" w:rsidRDefault="00D06280" w:rsidP="00D06280">
            <w:pPr>
              <w:suppressAutoHyphens/>
              <w:jc w:val="center"/>
            </w:pPr>
            <w:proofErr w:type="spellStart"/>
            <w:r w:rsidRPr="008E262A">
              <w:t>СиПР</w:t>
            </w:r>
            <w:proofErr w:type="spellEnd"/>
            <w:r w:rsidRPr="008E262A">
              <w:t xml:space="preserve"> </w:t>
            </w:r>
            <w:r>
              <w:t>электроэнергетики Иркутской области на 2018-2022 гг.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DAA36" w14:textId="1CFA664E" w:rsidR="00D06280" w:rsidRPr="008E262A" w:rsidRDefault="00D06280" w:rsidP="00D06280">
            <w:pPr>
              <w:suppressAutoHyphens/>
              <w:jc w:val="center"/>
            </w:pPr>
            <w:proofErr w:type="spellStart"/>
            <w:r w:rsidRPr="00EE1717">
              <w:t>СиПР</w:t>
            </w:r>
            <w:proofErr w:type="spellEnd"/>
            <w:r w:rsidRPr="00EE1717">
              <w:t xml:space="preserve"> электроэнергетики Иркутской области</w:t>
            </w:r>
            <w:r>
              <w:t xml:space="preserve"> на 2017-2021</w:t>
            </w:r>
            <w:r w:rsidRPr="00EE1717">
              <w:t xml:space="preserve"> </w:t>
            </w:r>
            <w:r>
              <w:t>гг.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7C00B" w14:textId="3B7EBD8D" w:rsidR="00D06280" w:rsidRPr="008E262A" w:rsidRDefault="00680A06" w:rsidP="00D06280">
            <w:pPr>
              <w:suppressAutoHyphens/>
              <w:jc w:val="center"/>
            </w:pPr>
            <w:r>
              <w:t xml:space="preserve">Утвержденная </w:t>
            </w:r>
            <w:r w:rsidR="00D06280">
              <w:t xml:space="preserve">ИП </w:t>
            </w:r>
            <w:r>
              <w:t>АО «Витимэнерго» на 2015-2017</w:t>
            </w:r>
            <w:r w:rsidR="00D06280">
              <w:t xml:space="preserve"> гг.,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F4B87" w14:textId="0E219800" w:rsidR="00D06280" w:rsidRPr="008E262A" w:rsidRDefault="00D06280" w:rsidP="00D06280">
            <w:pPr>
              <w:suppressAutoHyphens/>
              <w:jc w:val="center"/>
            </w:pPr>
            <w:r w:rsidRPr="008E262A">
              <w:t>ИП иного субъекта</w:t>
            </w:r>
            <w:r>
              <w:t xml:space="preserve"> электро-энергетики, осуществле</w:t>
            </w:r>
            <w:r w:rsidRPr="008E262A">
              <w:t>ние мероприятий на объектах которого требуется в рамках координации ввода объектов</w:t>
            </w:r>
          </w:p>
        </w:tc>
      </w:tr>
      <w:tr w:rsidR="000242D4" w:rsidRPr="008E262A" w14:paraId="000CFE7C" w14:textId="77777777" w:rsidTr="00D0628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30D7" w14:textId="77777777" w:rsidR="000242D4" w:rsidRPr="008E262A" w:rsidRDefault="000242D4" w:rsidP="000242D4">
            <w:pPr>
              <w:suppressAutoHyphens/>
              <w:jc w:val="both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8A7C" w14:textId="5FC38029" w:rsidR="000242D4" w:rsidRPr="000167DC" w:rsidRDefault="000242D4" w:rsidP="000242D4">
            <w:pPr>
              <w:suppressAutoHyphens/>
              <w:jc w:val="both"/>
            </w:pPr>
            <w:r w:rsidRPr="0037001E">
              <w:t xml:space="preserve">Строительство и ввод в эксплуатацию второй ВЛ-110 </w:t>
            </w:r>
            <w:proofErr w:type="spellStart"/>
            <w:r w:rsidRPr="0037001E">
              <w:t>кВ</w:t>
            </w:r>
            <w:proofErr w:type="spellEnd"/>
            <w:r w:rsidRPr="0037001E">
              <w:t xml:space="preserve"> </w:t>
            </w:r>
            <w:proofErr w:type="spellStart"/>
            <w:r w:rsidRPr="0037001E">
              <w:t>Мамаканская</w:t>
            </w:r>
            <w:proofErr w:type="spellEnd"/>
            <w:r w:rsidRPr="0037001E">
              <w:t xml:space="preserve"> ГЭС - </w:t>
            </w:r>
            <w:proofErr w:type="spellStart"/>
            <w:r w:rsidRPr="0037001E">
              <w:t>Мамакан</w:t>
            </w:r>
            <w:proofErr w:type="spellEnd"/>
            <w:r w:rsidRPr="0037001E">
              <w:t xml:space="preserve"> </w:t>
            </w:r>
            <w:r w:rsidRPr="000167DC">
              <w:t>(</w:t>
            </w:r>
            <w:r w:rsidRPr="000242D4">
              <w:t>E_3004_ВЭ</w:t>
            </w:r>
            <w:r w:rsidRPr="000167DC">
              <w:t>)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A3D7" w14:textId="222CD6CD" w:rsidR="000242D4" w:rsidRPr="000167DC" w:rsidRDefault="000242D4" w:rsidP="000242D4">
            <w:pPr>
              <w:suppressAutoHyphens/>
              <w:jc w:val="center"/>
            </w:pPr>
            <w:r w:rsidRPr="000167DC">
              <w:t>2</w:t>
            </w:r>
            <w:r>
              <w:t>020</w:t>
            </w:r>
          </w:p>
        </w:tc>
        <w:tc>
          <w:tcPr>
            <w:tcW w:w="4315" w:type="dxa"/>
          </w:tcPr>
          <w:p w14:paraId="40101A39" w14:textId="3C4A8AD0" w:rsidR="00D40165" w:rsidRDefault="00D40165" w:rsidP="00D40165">
            <w:pPr>
              <w:suppressAutoHyphens/>
              <w:jc w:val="both"/>
              <w:rPr>
                <w:rFonts w:eastAsia="Calibri"/>
              </w:rPr>
            </w:pPr>
            <w:r>
              <w:t xml:space="preserve">Исключить из ИП </w:t>
            </w:r>
            <w:r>
              <w:rPr>
                <w:rFonts w:eastAsia="Calibri"/>
              </w:rPr>
              <w:t xml:space="preserve">данный инвестиционный проект </w:t>
            </w:r>
            <w:r>
              <w:t xml:space="preserve">в связи </w:t>
            </w:r>
            <w:r w:rsidRPr="00C1698A">
              <w:t>с</w:t>
            </w:r>
            <w:r>
              <w:t xml:space="preserve"> отсутствием </w:t>
            </w:r>
            <w:proofErr w:type="spellStart"/>
            <w:r w:rsidRPr="000B613A">
              <w:rPr>
                <w:rFonts w:eastAsia="Calibri"/>
              </w:rPr>
              <w:t>режимно</w:t>
            </w:r>
            <w:proofErr w:type="spellEnd"/>
            <w:r w:rsidRPr="000B613A">
              <w:rPr>
                <w:rFonts w:eastAsia="Calibri"/>
              </w:rPr>
              <w:t>-балансовых обоснований н</w:t>
            </w:r>
            <w:r>
              <w:rPr>
                <w:rFonts w:eastAsia="Calibri"/>
              </w:rPr>
              <w:t>еобходимости реализации проект</w:t>
            </w:r>
            <w:r w:rsidRPr="000B613A">
              <w:rPr>
                <w:rFonts w:eastAsia="Calibri"/>
              </w:rPr>
              <w:t>а</w:t>
            </w:r>
            <w:r>
              <w:rPr>
                <w:rFonts w:eastAsia="Calibri"/>
              </w:rPr>
              <w:t xml:space="preserve">, </w:t>
            </w:r>
            <w:r>
              <w:rPr>
                <w:iCs/>
              </w:rPr>
              <w:t xml:space="preserve">отсутствием в утвержденной </w:t>
            </w:r>
            <w:proofErr w:type="spellStart"/>
            <w:r w:rsidRPr="00F95511">
              <w:rPr>
                <w:iCs/>
              </w:rPr>
              <w:t>СиПР</w:t>
            </w:r>
            <w:proofErr w:type="spellEnd"/>
            <w:r w:rsidRPr="00F95511">
              <w:rPr>
                <w:iCs/>
              </w:rPr>
              <w:t xml:space="preserve"> электроэнергетики Иркутской области</w:t>
            </w:r>
            <w:r>
              <w:rPr>
                <w:iCs/>
              </w:rPr>
              <w:t xml:space="preserve"> на 2018-2022 годы.</w:t>
            </w:r>
          </w:p>
          <w:p w14:paraId="5F5D8C84" w14:textId="68ABCB0C" w:rsidR="00D40165" w:rsidRPr="00D40165" w:rsidRDefault="00D40165" w:rsidP="00D40165">
            <w:pPr>
              <w:jc w:val="both"/>
              <w:rPr>
                <w:sz w:val="22"/>
                <w:szCs w:val="22"/>
              </w:rPr>
            </w:pPr>
            <w:r>
              <w:t xml:space="preserve">В </w:t>
            </w:r>
            <w:r w:rsidRPr="0090044A">
              <w:rPr>
                <w:rFonts w:eastAsia="Calibri"/>
              </w:rPr>
              <w:t>АО «СО ЕЭС» отсутствует информация о выданных техничес</w:t>
            </w:r>
            <w:bookmarkStart w:id="0" w:name="_GoBack"/>
            <w:bookmarkEnd w:id="0"/>
            <w:r w:rsidRPr="0090044A">
              <w:rPr>
                <w:rFonts w:eastAsia="Calibri"/>
              </w:rPr>
              <w:t xml:space="preserve">ких условиях на технологическое присоединение </w:t>
            </w:r>
            <w:proofErr w:type="spellStart"/>
            <w:r w:rsidRPr="0090044A">
              <w:rPr>
                <w:rFonts w:eastAsia="Calibri"/>
              </w:rPr>
              <w:t>энергопринимающих</w:t>
            </w:r>
            <w:proofErr w:type="spellEnd"/>
            <w:r w:rsidRPr="0090044A">
              <w:rPr>
                <w:rFonts w:eastAsia="Calibri"/>
              </w:rPr>
              <w:t xml:space="preserve"> устройств к электрическим сетям, которыми предусматривается реализация данного мероприятия.</w:t>
            </w:r>
          </w:p>
        </w:tc>
        <w:tc>
          <w:tcPr>
            <w:tcW w:w="3402" w:type="dxa"/>
          </w:tcPr>
          <w:p w14:paraId="58CB3AB0" w14:textId="7CBA200F" w:rsidR="000242D4" w:rsidRPr="000167DC" w:rsidRDefault="00D40165" w:rsidP="00D40165">
            <w:pPr>
              <w:suppressAutoHyphens/>
              <w:jc w:val="center"/>
            </w:pPr>
            <w:r w:rsidRPr="000B613A">
              <w:t>Риски для энергосистемы отсутствуют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5CDD" w14:textId="729BA470" w:rsidR="000242D4" w:rsidRPr="000755A0" w:rsidRDefault="000242D4" w:rsidP="000242D4">
            <w:pPr>
              <w:suppressAutoHyphens/>
              <w:jc w:val="center"/>
            </w:pPr>
            <w:r w:rsidRPr="00CD257C">
              <w:t>–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457A" w14:textId="1E662645" w:rsidR="000242D4" w:rsidRPr="000755A0" w:rsidRDefault="000242D4" w:rsidP="000242D4">
            <w:pPr>
              <w:suppressAutoHyphens/>
              <w:jc w:val="center"/>
            </w:pPr>
            <w:r w:rsidRPr="00CD257C">
              <w:t>–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4631" w14:textId="48616FDA" w:rsidR="000242D4" w:rsidRPr="000755A0" w:rsidRDefault="00680A06" w:rsidP="000242D4">
            <w:pPr>
              <w:suppressAutoHyphens/>
              <w:jc w:val="center"/>
            </w:pPr>
            <w:r w:rsidRPr="002304CC">
              <w:t>–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9CB7" w14:textId="5E2C9DA2" w:rsidR="000242D4" w:rsidRPr="000755A0" w:rsidRDefault="00B869BC" w:rsidP="000242D4">
            <w:pPr>
              <w:suppressAutoHyphens/>
              <w:jc w:val="center"/>
            </w:pPr>
            <w:r w:rsidRPr="002304CC">
              <w:t>–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0D4C" w14:textId="5F08CDBB" w:rsidR="000242D4" w:rsidRPr="000755A0" w:rsidRDefault="000242D4" w:rsidP="000242D4">
            <w:pPr>
              <w:suppressAutoHyphens/>
              <w:jc w:val="center"/>
            </w:pPr>
            <w:r>
              <w:t>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D033" w14:textId="43E84FCF" w:rsidR="000242D4" w:rsidRPr="000755A0" w:rsidRDefault="000242D4" w:rsidP="000242D4">
            <w:pPr>
              <w:suppressAutoHyphens/>
              <w:jc w:val="center"/>
            </w:pPr>
            <w:r w:rsidRPr="002304CC">
              <w:t>–</w:t>
            </w:r>
          </w:p>
        </w:tc>
      </w:tr>
    </w:tbl>
    <w:p w14:paraId="411E1249" w14:textId="4B90C148" w:rsidR="00195957" w:rsidRDefault="00195957" w:rsidP="00195957">
      <w:pPr>
        <w:suppressAutoHyphens/>
        <w:jc w:val="both"/>
        <w:rPr>
          <w:sz w:val="20"/>
          <w:szCs w:val="20"/>
        </w:rPr>
      </w:pPr>
    </w:p>
    <w:p w14:paraId="0B53CD36" w14:textId="5372544A" w:rsidR="00680A06" w:rsidRDefault="00680A06" w:rsidP="00195957">
      <w:pPr>
        <w:suppressAutoHyphens/>
        <w:jc w:val="both"/>
        <w:rPr>
          <w:sz w:val="20"/>
          <w:szCs w:val="20"/>
        </w:rPr>
      </w:pPr>
    </w:p>
    <w:p w14:paraId="6418831B" w14:textId="5B36435E" w:rsidR="00680A06" w:rsidRDefault="00680A06" w:rsidP="00195957">
      <w:pPr>
        <w:suppressAutoHyphens/>
        <w:jc w:val="both"/>
        <w:rPr>
          <w:sz w:val="20"/>
          <w:szCs w:val="20"/>
        </w:rPr>
      </w:pPr>
    </w:p>
    <w:p w14:paraId="4BC3427E" w14:textId="1F1FFD1F" w:rsidR="00680A06" w:rsidRDefault="00680A06" w:rsidP="00195957">
      <w:pPr>
        <w:suppressAutoHyphens/>
        <w:jc w:val="both"/>
        <w:rPr>
          <w:sz w:val="20"/>
          <w:szCs w:val="20"/>
        </w:rPr>
      </w:pPr>
    </w:p>
    <w:p w14:paraId="293E4C87" w14:textId="592ABC29" w:rsidR="00680A06" w:rsidRDefault="00680A06" w:rsidP="00195957">
      <w:pPr>
        <w:suppressAutoHyphens/>
        <w:jc w:val="both"/>
        <w:rPr>
          <w:sz w:val="20"/>
          <w:szCs w:val="20"/>
        </w:rPr>
      </w:pPr>
    </w:p>
    <w:sectPr w:rsidR="00680A06" w:rsidSect="008E7C98">
      <w:headerReference w:type="default" r:id="rId11"/>
      <w:footerReference w:type="default" r:id="rId12"/>
      <w:headerReference w:type="first" r:id="rId13"/>
      <w:pgSz w:w="23814" w:h="16839" w:orient="landscape" w:code="8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D6258F" w14:textId="77777777" w:rsidR="00D12ED9" w:rsidRDefault="00D12ED9" w:rsidP="003D6CBA">
      <w:r>
        <w:separator/>
      </w:r>
    </w:p>
  </w:endnote>
  <w:endnote w:type="continuationSeparator" w:id="0">
    <w:p w14:paraId="4AFDD142" w14:textId="77777777" w:rsidR="00D12ED9" w:rsidRDefault="00D12ED9" w:rsidP="003D6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E72576" w14:textId="77777777" w:rsidR="00B30DA6" w:rsidRPr="008F1D4D" w:rsidRDefault="00B30DA6" w:rsidP="008F1D4D">
    <w:pPr>
      <w:pStyle w:val="af5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901878" w14:textId="77777777" w:rsidR="00D12ED9" w:rsidRDefault="00D12ED9" w:rsidP="003D6CBA">
      <w:r>
        <w:separator/>
      </w:r>
    </w:p>
  </w:footnote>
  <w:footnote w:type="continuationSeparator" w:id="0">
    <w:p w14:paraId="59D4D588" w14:textId="77777777" w:rsidR="00D12ED9" w:rsidRDefault="00D12ED9" w:rsidP="003D6C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7794937"/>
      <w:docPartObj>
        <w:docPartGallery w:val="Page Numbers (Top of Page)"/>
        <w:docPartUnique/>
      </w:docPartObj>
    </w:sdtPr>
    <w:sdtEndPr/>
    <w:sdtContent>
      <w:p w14:paraId="105C5584" w14:textId="00424D47" w:rsidR="004F69ED" w:rsidRDefault="004F69ED">
        <w:pPr>
          <w:pStyle w:val="afc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3C41">
          <w:rPr>
            <w:noProof/>
          </w:rPr>
          <w:t>1</w:t>
        </w:r>
        <w:r>
          <w:fldChar w:fldCharType="end"/>
        </w:r>
      </w:p>
    </w:sdtContent>
  </w:sdt>
  <w:p w14:paraId="1F30B22D" w14:textId="77777777" w:rsidR="00B30DA6" w:rsidRDefault="00B30DA6" w:rsidP="00377CAD">
    <w:pPr>
      <w:pStyle w:val="afc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109791" w14:textId="47E655A1" w:rsidR="004F69ED" w:rsidRDefault="004F69ED">
    <w:pPr>
      <w:pStyle w:val="afc"/>
    </w:pPr>
    <w: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C588F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24AED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C069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84174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806A90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98B170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CCE7F6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FB"/>
    <w:multiLevelType w:val="multilevel"/>
    <w:tmpl w:val="B8F64AAA"/>
    <w:lvl w:ilvl="0">
      <w:start w:val="1"/>
      <w:numFmt w:val="decimal"/>
      <w:lvlText w:val="%1.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pStyle w:val="20"/>
      <w:lvlText w:val="%1.%2."/>
      <w:lvlJc w:val="left"/>
      <w:pPr>
        <w:tabs>
          <w:tab w:val="num" w:pos="1419"/>
        </w:tabs>
        <w:ind w:left="1" w:firstLine="709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609"/>
        </w:tabs>
        <w:ind w:left="0" w:firstLine="709"/>
      </w:pPr>
      <w:rPr>
        <w:rFonts w:hint="default"/>
      </w:rPr>
    </w:lvl>
    <w:lvl w:ilvl="3">
      <w:start w:val="1"/>
      <w:numFmt w:val="russianLower"/>
      <w:pStyle w:val="41"/>
      <w:lvlText w:val="%4)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27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32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42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40"/>
        </w:tabs>
        <w:ind w:left="4860" w:hanging="1440"/>
      </w:pPr>
      <w:rPr>
        <w:rFonts w:hint="default"/>
      </w:rPr>
    </w:lvl>
  </w:abstractNum>
  <w:abstractNum w:abstractNumId="8" w15:restartNumberingAfterBreak="0">
    <w:nsid w:val="0159605E"/>
    <w:multiLevelType w:val="hybridMultilevel"/>
    <w:tmpl w:val="7D28FA00"/>
    <w:lvl w:ilvl="0" w:tplc="3F3EA196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4CA5E49"/>
    <w:multiLevelType w:val="hybridMultilevel"/>
    <w:tmpl w:val="E43A1AF8"/>
    <w:lvl w:ilvl="0" w:tplc="31EA33E4">
      <w:start w:val="1"/>
      <w:numFmt w:val="bullet"/>
      <w:pStyle w:val="a0"/>
      <w:lvlText w:val=""/>
      <w:lvlJc w:val="left"/>
      <w:pPr>
        <w:tabs>
          <w:tab w:val="num" w:pos="1559"/>
        </w:tabs>
        <w:ind w:left="1559" w:hanging="567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6B501B7"/>
    <w:multiLevelType w:val="multilevel"/>
    <w:tmpl w:val="1DBAE75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30"/>
        </w:tabs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97"/>
        </w:tabs>
        <w:ind w:left="179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1"/>
        </w:tabs>
        <w:ind w:left="180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5"/>
        </w:tabs>
        <w:ind w:left="216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9"/>
        </w:tabs>
        <w:ind w:left="252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33"/>
        </w:tabs>
        <w:ind w:left="253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97"/>
        </w:tabs>
        <w:ind w:left="2897" w:hanging="2160"/>
      </w:pPr>
      <w:rPr>
        <w:rFonts w:cs="Times New Roman" w:hint="default"/>
      </w:rPr>
    </w:lvl>
  </w:abstractNum>
  <w:abstractNum w:abstractNumId="11" w15:restartNumberingAfterBreak="0">
    <w:nsid w:val="07352F9F"/>
    <w:multiLevelType w:val="hybridMultilevel"/>
    <w:tmpl w:val="4A9EFACE"/>
    <w:lvl w:ilvl="0" w:tplc="3DFE936C">
      <w:start w:val="1"/>
      <w:numFmt w:val="bullet"/>
      <w:pStyle w:val="214325"/>
      <w:lvlText w:val=""/>
      <w:lvlJc w:val="left"/>
      <w:pPr>
        <w:tabs>
          <w:tab w:val="num" w:pos="2563"/>
        </w:tabs>
        <w:ind w:left="25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83"/>
        </w:tabs>
        <w:ind w:left="32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03"/>
        </w:tabs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723"/>
        </w:tabs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43"/>
        </w:tabs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63"/>
        </w:tabs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83"/>
        </w:tabs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03"/>
        </w:tabs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323"/>
        </w:tabs>
        <w:ind w:left="8323" w:hanging="360"/>
      </w:pPr>
      <w:rPr>
        <w:rFonts w:ascii="Wingdings" w:hAnsi="Wingdings" w:hint="default"/>
      </w:rPr>
    </w:lvl>
  </w:abstractNum>
  <w:abstractNum w:abstractNumId="12" w15:restartNumberingAfterBreak="0">
    <w:nsid w:val="08C93083"/>
    <w:multiLevelType w:val="hybridMultilevel"/>
    <w:tmpl w:val="8AEE4E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pStyle w:val="21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0B9F0A1A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102F1B44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10500E72"/>
    <w:multiLevelType w:val="hybridMultilevel"/>
    <w:tmpl w:val="B7D87F38"/>
    <w:lvl w:ilvl="0" w:tplc="3F6C809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10F667B1"/>
    <w:multiLevelType w:val="hybridMultilevel"/>
    <w:tmpl w:val="82F6A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E13638"/>
    <w:multiLevelType w:val="hybridMultilevel"/>
    <w:tmpl w:val="78165F66"/>
    <w:lvl w:ilvl="0" w:tplc="7C240964">
      <w:start w:val="1"/>
      <w:numFmt w:val="bullet"/>
      <w:lvlText w:val=""/>
      <w:lvlJc w:val="left"/>
      <w:pPr>
        <w:ind w:left="11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9" w:hanging="360"/>
      </w:pPr>
      <w:rPr>
        <w:rFonts w:ascii="Wingdings" w:hAnsi="Wingdings" w:hint="default"/>
      </w:rPr>
    </w:lvl>
  </w:abstractNum>
  <w:abstractNum w:abstractNumId="18" w15:restartNumberingAfterBreak="0">
    <w:nsid w:val="1DBB486B"/>
    <w:multiLevelType w:val="hybridMultilevel"/>
    <w:tmpl w:val="06425F54"/>
    <w:lvl w:ilvl="0" w:tplc="0419000B">
      <w:start w:val="100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57212F"/>
    <w:multiLevelType w:val="hybridMultilevel"/>
    <w:tmpl w:val="9F46B3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C41409"/>
    <w:multiLevelType w:val="hybridMultilevel"/>
    <w:tmpl w:val="5A969228"/>
    <w:lvl w:ilvl="0" w:tplc="7428A920">
      <w:start w:val="1"/>
      <w:numFmt w:val="decimal"/>
      <w:lvlText w:val="%1."/>
      <w:lvlJc w:val="center"/>
      <w:pPr>
        <w:ind w:left="785" w:hanging="360"/>
      </w:pPr>
      <w:rPr>
        <w:rFonts w:hint="default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234D7507"/>
    <w:multiLevelType w:val="hybridMultilevel"/>
    <w:tmpl w:val="1F2E8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BA61C6"/>
    <w:multiLevelType w:val="hybridMultilevel"/>
    <w:tmpl w:val="5466432C"/>
    <w:lvl w:ilvl="0" w:tplc="DF8480B0">
      <w:start w:val="1"/>
      <w:numFmt w:val="bullet"/>
      <w:pStyle w:val="a2"/>
      <w:lvlText w:val=""/>
      <w:lvlJc w:val="left"/>
      <w:pPr>
        <w:tabs>
          <w:tab w:val="num" w:pos="1418"/>
        </w:tabs>
        <w:ind w:left="992" w:firstLine="0"/>
      </w:pPr>
      <w:rPr>
        <w:rFonts w:ascii="Symbol" w:hAnsi="Symbol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843D30"/>
    <w:multiLevelType w:val="hybridMultilevel"/>
    <w:tmpl w:val="2BD29866"/>
    <w:lvl w:ilvl="0" w:tplc="B082E860">
      <w:start w:val="1"/>
      <w:numFmt w:val="decimal"/>
      <w:suff w:val="space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2E0361F4"/>
    <w:multiLevelType w:val="hybridMultilevel"/>
    <w:tmpl w:val="AF1A2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5528CC"/>
    <w:multiLevelType w:val="hybridMultilevel"/>
    <w:tmpl w:val="871A5204"/>
    <w:lvl w:ilvl="0" w:tplc="B45E0278">
      <w:start w:val="1"/>
      <w:numFmt w:val="upperRoman"/>
      <w:lvlText w:val="%1."/>
      <w:lvlJc w:val="left"/>
      <w:pPr>
        <w:ind w:left="1288" w:hanging="72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7F24CE"/>
    <w:multiLevelType w:val="hybridMultilevel"/>
    <w:tmpl w:val="90EC4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074AB8"/>
    <w:multiLevelType w:val="hybridMultilevel"/>
    <w:tmpl w:val="0CB262A0"/>
    <w:lvl w:ilvl="0" w:tplc="581EF5F2">
      <w:start w:val="100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ED1B46"/>
    <w:multiLevelType w:val="hybridMultilevel"/>
    <w:tmpl w:val="DE88881A"/>
    <w:lvl w:ilvl="0" w:tplc="E5C0B142">
      <w:start w:val="9"/>
      <w:numFmt w:val="bullet"/>
      <w:pStyle w:val="a3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426021F3"/>
    <w:multiLevelType w:val="hybridMultilevel"/>
    <w:tmpl w:val="AF083A9C"/>
    <w:lvl w:ilvl="0" w:tplc="F866EDC8">
      <w:start w:val="1"/>
      <w:numFmt w:val="bullet"/>
      <w:lvlText w:val=""/>
      <w:lvlJc w:val="left"/>
      <w:pPr>
        <w:ind w:left="22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6" w:hanging="360"/>
      </w:pPr>
      <w:rPr>
        <w:rFonts w:ascii="Wingdings" w:hAnsi="Wingdings" w:hint="default"/>
      </w:rPr>
    </w:lvl>
  </w:abstractNum>
  <w:abstractNum w:abstractNumId="30" w15:restartNumberingAfterBreak="0">
    <w:nsid w:val="479B3E80"/>
    <w:multiLevelType w:val="hybridMultilevel"/>
    <w:tmpl w:val="0D48C26E"/>
    <w:lvl w:ilvl="0" w:tplc="DA8CEB7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27653E"/>
    <w:multiLevelType w:val="hybridMultilevel"/>
    <w:tmpl w:val="4A52AC2C"/>
    <w:lvl w:ilvl="0" w:tplc="7E6A3888">
      <w:start w:val="1"/>
      <w:numFmt w:val="bullet"/>
      <w:pStyle w:val="a4"/>
      <w:lvlText w:val="-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</w:rPr>
    </w:lvl>
    <w:lvl w:ilvl="1" w:tplc="AAE8F19C">
      <w:start w:val="1"/>
      <w:numFmt w:val="bullet"/>
      <w:lvlText w:val="-"/>
      <w:lvlJc w:val="left"/>
      <w:pPr>
        <w:tabs>
          <w:tab w:val="num" w:pos="1647"/>
        </w:tabs>
        <w:ind w:left="1647" w:hanging="567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0301E5"/>
    <w:multiLevelType w:val="hybridMultilevel"/>
    <w:tmpl w:val="0054D012"/>
    <w:lvl w:ilvl="0" w:tplc="1F489232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965616"/>
    <w:multiLevelType w:val="hybridMultilevel"/>
    <w:tmpl w:val="B6763B0E"/>
    <w:lvl w:ilvl="0" w:tplc="F866EDC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0E586F"/>
    <w:multiLevelType w:val="hybridMultilevel"/>
    <w:tmpl w:val="E93AFD2E"/>
    <w:lvl w:ilvl="0" w:tplc="2F38FF46">
      <w:start w:val="1"/>
      <w:numFmt w:val="bullet"/>
      <w:pStyle w:val="22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CD056B"/>
    <w:multiLevelType w:val="multilevel"/>
    <w:tmpl w:val="AE6AB3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pStyle w:val="a5"/>
      <w:isLgl/>
      <w:lvlText w:val="%1.%2.%3."/>
      <w:lvlJc w:val="left"/>
      <w:pPr>
        <w:ind w:left="198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6" w15:restartNumberingAfterBreak="0">
    <w:nsid w:val="6C6A7A4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7" w15:restartNumberingAfterBreak="0">
    <w:nsid w:val="6C9C62B8"/>
    <w:multiLevelType w:val="hybridMultilevel"/>
    <w:tmpl w:val="0C72EB06"/>
    <w:lvl w:ilvl="0" w:tplc="E9DAE7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E44B64"/>
    <w:multiLevelType w:val="hybridMultilevel"/>
    <w:tmpl w:val="8ED89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A5206A"/>
    <w:multiLevelType w:val="hybridMultilevel"/>
    <w:tmpl w:val="253AA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76688E"/>
    <w:multiLevelType w:val="hybridMultilevel"/>
    <w:tmpl w:val="85AED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093B86"/>
    <w:multiLevelType w:val="hybridMultilevel"/>
    <w:tmpl w:val="75FCBB54"/>
    <w:lvl w:ilvl="0" w:tplc="997A4AAE">
      <w:start w:val="1"/>
      <w:numFmt w:val="decimal"/>
      <w:lvlText w:val="%1)"/>
      <w:lvlJc w:val="left"/>
      <w:pPr>
        <w:ind w:left="423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2" w15:restartNumberingAfterBreak="0">
    <w:nsid w:val="793E0D57"/>
    <w:multiLevelType w:val="hybridMultilevel"/>
    <w:tmpl w:val="E104F85A"/>
    <w:lvl w:ilvl="0" w:tplc="30D49992">
      <w:start w:val="1"/>
      <w:numFmt w:val="bullet"/>
      <w:pStyle w:val="51"/>
      <w:lvlText w:val=""/>
      <w:lvlJc w:val="left"/>
      <w:pPr>
        <w:tabs>
          <w:tab w:val="num" w:pos="1469"/>
        </w:tabs>
        <w:ind w:left="1185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6C7BC8"/>
    <w:multiLevelType w:val="multilevel"/>
    <w:tmpl w:val="AC388FAA"/>
    <w:lvl w:ilvl="0">
      <w:start w:val="1"/>
      <w:numFmt w:val="decimal"/>
      <w:pStyle w:val="a6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2"/>
  </w:num>
  <w:num w:numId="2">
    <w:abstractNumId w:val="35"/>
  </w:num>
  <w:num w:numId="3">
    <w:abstractNumId w:val="33"/>
  </w:num>
  <w:num w:numId="4">
    <w:abstractNumId w:val="38"/>
  </w:num>
  <w:num w:numId="5">
    <w:abstractNumId w:val="29"/>
  </w:num>
  <w:num w:numId="6">
    <w:abstractNumId w:val="7"/>
  </w:num>
  <w:num w:numId="7">
    <w:abstractNumId w:val="43"/>
  </w:num>
  <w:num w:numId="8">
    <w:abstractNumId w:val="31"/>
  </w:num>
  <w:num w:numId="9">
    <w:abstractNumId w:val="8"/>
  </w:num>
  <w:num w:numId="10">
    <w:abstractNumId w:val="28"/>
  </w:num>
  <w:num w:numId="11">
    <w:abstractNumId w:val="34"/>
  </w:num>
  <w:num w:numId="12">
    <w:abstractNumId w:val="4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36"/>
  </w:num>
  <w:num w:numId="21">
    <w:abstractNumId w:val="14"/>
  </w:num>
  <w:num w:numId="22">
    <w:abstractNumId w:val="13"/>
  </w:num>
  <w:num w:numId="23">
    <w:abstractNumId w:val="22"/>
  </w:num>
  <w:num w:numId="24">
    <w:abstractNumId w:val="11"/>
  </w:num>
  <w:num w:numId="25">
    <w:abstractNumId w:val="9"/>
  </w:num>
  <w:num w:numId="26">
    <w:abstractNumId w:val="21"/>
  </w:num>
  <w:num w:numId="27">
    <w:abstractNumId w:val="10"/>
  </w:num>
  <w:num w:numId="28">
    <w:abstractNumId w:val="19"/>
  </w:num>
  <w:num w:numId="29">
    <w:abstractNumId w:val="23"/>
  </w:num>
  <w:num w:numId="30">
    <w:abstractNumId w:val="41"/>
  </w:num>
  <w:num w:numId="31">
    <w:abstractNumId w:val="37"/>
  </w:num>
  <w:num w:numId="32">
    <w:abstractNumId w:val="30"/>
  </w:num>
  <w:num w:numId="33">
    <w:abstractNumId w:val="32"/>
  </w:num>
  <w:num w:numId="34">
    <w:abstractNumId w:val="24"/>
  </w:num>
  <w:num w:numId="35">
    <w:abstractNumId w:val="26"/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</w:num>
  <w:num w:numId="38">
    <w:abstractNumId w:val="20"/>
  </w:num>
  <w:num w:numId="39">
    <w:abstractNumId w:val="16"/>
  </w:num>
  <w:num w:numId="40">
    <w:abstractNumId w:val="15"/>
  </w:num>
  <w:num w:numId="41">
    <w:abstractNumId w:val="39"/>
  </w:num>
  <w:num w:numId="42">
    <w:abstractNumId w:val="40"/>
  </w:num>
  <w:num w:numId="43">
    <w:abstractNumId w:val="18"/>
  </w:num>
  <w:num w:numId="44">
    <w:abstractNumId w:val="27"/>
  </w:num>
  <w:num w:numId="45">
    <w:abstractNumId w:val="1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linkStyles/>
  <w:doNotTrackFormatting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859"/>
    <w:rsid w:val="00001C91"/>
    <w:rsid w:val="00001CFF"/>
    <w:rsid w:val="00001E66"/>
    <w:rsid w:val="00001FCB"/>
    <w:rsid w:val="000024A6"/>
    <w:rsid w:val="00002E14"/>
    <w:rsid w:val="0000796B"/>
    <w:rsid w:val="00007B02"/>
    <w:rsid w:val="000126A0"/>
    <w:rsid w:val="00012E70"/>
    <w:rsid w:val="00015AB0"/>
    <w:rsid w:val="00015DE7"/>
    <w:rsid w:val="000167DC"/>
    <w:rsid w:val="000213F5"/>
    <w:rsid w:val="00022ACB"/>
    <w:rsid w:val="000242D4"/>
    <w:rsid w:val="00025496"/>
    <w:rsid w:val="00030AC5"/>
    <w:rsid w:val="00031658"/>
    <w:rsid w:val="000329AB"/>
    <w:rsid w:val="00032A49"/>
    <w:rsid w:val="0003443A"/>
    <w:rsid w:val="00034A6F"/>
    <w:rsid w:val="0003527D"/>
    <w:rsid w:val="000353BF"/>
    <w:rsid w:val="00035A12"/>
    <w:rsid w:val="0003675E"/>
    <w:rsid w:val="000367A3"/>
    <w:rsid w:val="00037920"/>
    <w:rsid w:val="0004006B"/>
    <w:rsid w:val="0004093A"/>
    <w:rsid w:val="00043FF9"/>
    <w:rsid w:val="00044BB3"/>
    <w:rsid w:val="00052371"/>
    <w:rsid w:val="0005398A"/>
    <w:rsid w:val="000547DA"/>
    <w:rsid w:val="00055FB8"/>
    <w:rsid w:val="00057D00"/>
    <w:rsid w:val="00061F32"/>
    <w:rsid w:val="00065DF6"/>
    <w:rsid w:val="000727A1"/>
    <w:rsid w:val="000755A0"/>
    <w:rsid w:val="000758B9"/>
    <w:rsid w:val="00077094"/>
    <w:rsid w:val="00077DAD"/>
    <w:rsid w:val="0008081A"/>
    <w:rsid w:val="000816A5"/>
    <w:rsid w:val="0008181C"/>
    <w:rsid w:val="0008459B"/>
    <w:rsid w:val="000861CC"/>
    <w:rsid w:val="0008662D"/>
    <w:rsid w:val="000918AA"/>
    <w:rsid w:val="0009639D"/>
    <w:rsid w:val="00096F20"/>
    <w:rsid w:val="00097E41"/>
    <w:rsid w:val="000A168A"/>
    <w:rsid w:val="000A2876"/>
    <w:rsid w:val="000A33FB"/>
    <w:rsid w:val="000A3F5F"/>
    <w:rsid w:val="000A6237"/>
    <w:rsid w:val="000B0073"/>
    <w:rsid w:val="000B058C"/>
    <w:rsid w:val="000B23F4"/>
    <w:rsid w:val="000B26F7"/>
    <w:rsid w:val="000B54A1"/>
    <w:rsid w:val="000B7420"/>
    <w:rsid w:val="000C234D"/>
    <w:rsid w:val="000C2DF7"/>
    <w:rsid w:val="000C372F"/>
    <w:rsid w:val="000C56E4"/>
    <w:rsid w:val="000C5FC7"/>
    <w:rsid w:val="000C76C2"/>
    <w:rsid w:val="000D4726"/>
    <w:rsid w:val="000D5125"/>
    <w:rsid w:val="000D5A9B"/>
    <w:rsid w:val="000D60E1"/>
    <w:rsid w:val="000D6FDE"/>
    <w:rsid w:val="000E1015"/>
    <w:rsid w:val="000E1390"/>
    <w:rsid w:val="000E3111"/>
    <w:rsid w:val="000E6DDA"/>
    <w:rsid w:val="000F12D0"/>
    <w:rsid w:val="000F2EBB"/>
    <w:rsid w:val="000F35A7"/>
    <w:rsid w:val="000F65E0"/>
    <w:rsid w:val="001002FA"/>
    <w:rsid w:val="00101C81"/>
    <w:rsid w:val="00103C09"/>
    <w:rsid w:val="00107A5E"/>
    <w:rsid w:val="001161A4"/>
    <w:rsid w:val="00117003"/>
    <w:rsid w:val="00117CC9"/>
    <w:rsid w:val="00126F2A"/>
    <w:rsid w:val="00130027"/>
    <w:rsid w:val="00130073"/>
    <w:rsid w:val="00131772"/>
    <w:rsid w:val="00132D35"/>
    <w:rsid w:val="00133C41"/>
    <w:rsid w:val="0013608D"/>
    <w:rsid w:val="0013797A"/>
    <w:rsid w:val="00141836"/>
    <w:rsid w:val="00143C56"/>
    <w:rsid w:val="00144078"/>
    <w:rsid w:val="0014581B"/>
    <w:rsid w:val="001477F8"/>
    <w:rsid w:val="00147E55"/>
    <w:rsid w:val="001568F8"/>
    <w:rsid w:val="0016036A"/>
    <w:rsid w:val="001611AE"/>
    <w:rsid w:val="001622CE"/>
    <w:rsid w:val="001624E8"/>
    <w:rsid w:val="00164C0F"/>
    <w:rsid w:val="001660B4"/>
    <w:rsid w:val="001666B3"/>
    <w:rsid w:val="00166FA3"/>
    <w:rsid w:val="00167158"/>
    <w:rsid w:val="001674AD"/>
    <w:rsid w:val="00167F56"/>
    <w:rsid w:val="00170583"/>
    <w:rsid w:val="00170D5F"/>
    <w:rsid w:val="00172198"/>
    <w:rsid w:val="0017306C"/>
    <w:rsid w:val="00173DE5"/>
    <w:rsid w:val="00174458"/>
    <w:rsid w:val="001753D2"/>
    <w:rsid w:val="001777D7"/>
    <w:rsid w:val="00177C51"/>
    <w:rsid w:val="001802F6"/>
    <w:rsid w:val="00180B25"/>
    <w:rsid w:val="00180CC5"/>
    <w:rsid w:val="00182659"/>
    <w:rsid w:val="00182B1C"/>
    <w:rsid w:val="001838A5"/>
    <w:rsid w:val="0018651F"/>
    <w:rsid w:val="0019013A"/>
    <w:rsid w:val="00190628"/>
    <w:rsid w:val="00195957"/>
    <w:rsid w:val="001967E0"/>
    <w:rsid w:val="00196B41"/>
    <w:rsid w:val="001A0A35"/>
    <w:rsid w:val="001A17EF"/>
    <w:rsid w:val="001A1B3F"/>
    <w:rsid w:val="001A5F0E"/>
    <w:rsid w:val="001A6A22"/>
    <w:rsid w:val="001A7716"/>
    <w:rsid w:val="001B1267"/>
    <w:rsid w:val="001B278A"/>
    <w:rsid w:val="001B79FD"/>
    <w:rsid w:val="001C0584"/>
    <w:rsid w:val="001C132E"/>
    <w:rsid w:val="001C2828"/>
    <w:rsid w:val="001C28C7"/>
    <w:rsid w:val="001C589F"/>
    <w:rsid w:val="001D04B8"/>
    <w:rsid w:val="001D0E79"/>
    <w:rsid w:val="001D14B0"/>
    <w:rsid w:val="001D2D9C"/>
    <w:rsid w:val="001D47DA"/>
    <w:rsid w:val="001D55C3"/>
    <w:rsid w:val="001D7124"/>
    <w:rsid w:val="001D7CA5"/>
    <w:rsid w:val="001E5F0F"/>
    <w:rsid w:val="001E6199"/>
    <w:rsid w:val="001E68C3"/>
    <w:rsid w:val="001F004A"/>
    <w:rsid w:val="001F26F7"/>
    <w:rsid w:val="001F2A08"/>
    <w:rsid w:val="001F36A6"/>
    <w:rsid w:val="001F3E5F"/>
    <w:rsid w:val="001F5451"/>
    <w:rsid w:val="001F6576"/>
    <w:rsid w:val="0020066A"/>
    <w:rsid w:val="00200C51"/>
    <w:rsid w:val="00206B00"/>
    <w:rsid w:val="002106FA"/>
    <w:rsid w:val="0021195D"/>
    <w:rsid w:val="0021279A"/>
    <w:rsid w:val="00214195"/>
    <w:rsid w:val="002144F8"/>
    <w:rsid w:val="00216339"/>
    <w:rsid w:val="0022348E"/>
    <w:rsid w:val="00225C04"/>
    <w:rsid w:val="002268EC"/>
    <w:rsid w:val="00227604"/>
    <w:rsid w:val="0022762D"/>
    <w:rsid w:val="00227BE1"/>
    <w:rsid w:val="00227E37"/>
    <w:rsid w:val="00230842"/>
    <w:rsid w:val="00231804"/>
    <w:rsid w:val="00232E71"/>
    <w:rsid w:val="002334D5"/>
    <w:rsid w:val="00233C53"/>
    <w:rsid w:val="00235094"/>
    <w:rsid w:val="0023589D"/>
    <w:rsid w:val="00235B49"/>
    <w:rsid w:val="0023609A"/>
    <w:rsid w:val="00237436"/>
    <w:rsid w:val="00237FE8"/>
    <w:rsid w:val="00241317"/>
    <w:rsid w:val="00242573"/>
    <w:rsid w:val="00243D51"/>
    <w:rsid w:val="002443EC"/>
    <w:rsid w:val="00244EFD"/>
    <w:rsid w:val="002469B7"/>
    <w:rsid w:val="002472DC"/>
    <w:rsid w:val="00247918"/>
    <w:rsid w:val="002559DF"/>
    <w:rsid w:val="002563BC"/>
    <w:rsid w:val="00257ACD"/>
    <w:rsid w:val="002622AB"/>
    <w:rsid w:val="00262CED"/>
    <w:rsid w:val="00263119"/>
    <w:rsid w:val="00264886"/>
    <w:rsid w:val="002649D8"/>
    <w:rsid w:val="00265B28"/>
    <w:rsid w:val="00266759"/>
    <w:rsid w:val="00267521"/>
    <w:rsid w:val="00267A41"/>
    <w:rsid w:val="0027268F"/>
    <w:rsid w:val="00276F43"/>
    <w:rsid w:val="002821C5"/>
    <w:rsid w:val="0028440F"/>
    <w:rsid w:val="00285B3A"/>
    <w:rsid w:val="00286D36"/>
    <w:rsid w:val="00287248"/>
    <w:rsid w:val="00291597"/>
    <w:rsid w:val="002932FC"/>
    <w:rsid w:val="00294688"/>
    <w:rsid w:val="00294D73"/>
    <w:rsid w:val="00295110"/>
    <w:rsid w:val="00295294"/>
    <w:rsid w:val="00295FB8"/>
    <w:rsid w:val="00296DF2"/>
    <w:rsid w:val="002970C4"/>
    <w:rsid w:val="002A0B68"/>
    <w:rsid w:val="002A10FF"/>
    <w:rsid w:val="002A3772"/>
    <w:rsid w:val="002B0DB6"/>
    <w:rsid w:val="002B4B27"/>
    <w:rsid w:val="002B6093"/>
    <w:rsid w:val="002B7242"/>
    <w:rsid w:val="002B77DA"/>
    <w:rsid w:val="002B7CAE"/>
    <w:rsid w:val="002C071F"/>
    <w:rsid w:val="002C5CE8"/>
    <w:rsid w:val="002C5DB5"/>
    <w:rsid w:val="002C6007"/>
    <w:rsid w:val="002D1B88"/>
    <w:rsid w:val="002D3DCC"/>
    <w:rsid w:val="002D5BF7"/>
    <w:rsid w:val="002D6108"/>
    <w:rsid w:val="002E0904"/>
    <w:rsid w:val="002E31F9"/>
    <w:rsid w:val="002E35C9"/>
    <w:rsid w:val="002E4101"/>
    <w:rsid w:val="002E78BA"/>
    <w:rsid w:val="002F3151"/>
    <w:rsid w:val="002F7F4A"/>
    <w:rsid w:val="00301AE5"/>
    <w:rsid w:val="0030319F"/>
    <w:rsid w:val="00303AD4"/>
    <w:rsid w:val="0030435C"/>
    <w:rsid w:val="0030568A"/>
    <w:rsid w:val="003058AF"/>
    <w:rsid w:val="003061A9"/>
    <w:rsid w:val="003070D3"/>
    <w:rsid w:val="003104B4"/>
    <w:rsid w:val="00310681"/>
    <w:rsid w:val="00310767"/>
    <w:rsid w:val="00310C5A"/>
    <w:rsid w:val="00313C84"/>
    <w:rsid w:val="00315EA7"/>
    <w:rsid w:val="003171FB"/>
    <w:rsid w:val="00320354"/>
    <w:rsid w:val="00324B61"/>
    <w:rsid w:val="003252F9"/>
    <w:rsid w:val="00325822"/>
    <w:rsid w:val="00325BD7"/>
    <w:rsid w:val="003268F7"/>
    <w:rsid w:val="003317DC"/>
    <w:rsid w:val="003318A1"/>
    <w:rsid w:val="00333809"/>
    <w:rsid w:val="00333F43"/>
    <w:rsid w:val="003349A0"/>
    <w:rsid w:val="003356FB"/>
    <w:rsid w:val="00344027"/>
    <w:rsid w:val="00346D15"/>
    <w:rsid w:val="0034712C"/>
    <w:rsid w:val="0034747E"/>
    <w:rsid w:val="003523E6"/>
    <w:rsid w:val="00352692"/>
    <w:rsid w:val="00354A3C"/>
    <w:rsid w:val="003602CD"/>
    <w:rsid w:val="0036060D"/>
    <w:rsid w:val="003608B7"/>
    <w:rsid w:val="00361E25"/>
    <w:rsid w:val="00366B52"/>
    <w:rsid w:val="00367A0F"/>
    <w:rsid w:val="003700BE"/>
    <w:rsid w:val="0037481C"/>
    <w:rsid w:val="003766B6"/>
    <w:rsid w:val="00377CAD"/>
    <w:rsid w:val="0038212F"/>
    <w:rsid w:val="0038446F"/>
    <w:rsid w:val="003851AE"/>
    <w:rsid w:val="00386427"/>
    <w:rsid w:val="00386D0F"/>
    <w:rsid w:val="0039379C"/>
    <w:rsid w:val="003963C4"/>
    <w:rsid w:val="003A0FC7"/>
    <w:rsid w:val="003A249A"/>
    <w:rsid w:val="003A2D5D"/>
    <w:rsid w:val="003A59CD"/>
    <w:rsid w:val="003A74A5"/>
    <w:rsid w:val="003A7BDC"/>
    <w:rsid w:val="003B3E51"/>
    <w:rsid w:val="003B415C"/>
    <w:rsid w:val="003B5609"/>
    <w:rsid w:val="003B5BBD"/>
    <w:rsid w:val="003B6EF2"/>
    <w:rsid w:val="003B7BB4"/>
    <w:rsid w:val="003C2063"/>
    <w:rsid w:val="003C3436"/>
    <w:rsid w:val="003C3472"/>
    <w:rsid w:val="003D1019"/>
    <w:rsid w:val="003D25D9"/>
    <w:rsid w:val="003D3CDF"/>
    <w:rsid w:val="003D5C7A"/>
    <w:rsid w:val="003D6AEB"/>
    <w:rsid w:val="003D6CBA"/>
    <w:rsid w:val="003E0EA1"/>
    <w:rsid w:val="003E1312"/>
    <w:rsid w:val="003E1655"/>
    <w:rsid w:val="003E2114"/>
    <w:rsid w:val="003E5DB6"/>
    <w:rsid w:val="003E6599"/>
    <w:rsid w:val="003E6F16"/>
    <w:rsid w:val="003E7CCA"/>
    <w:rsid w:val="003F082D"/>
    <w:rsid w:val="003F2A3F"/>
    <w:rsid w:val="003F3FA6"/>
    <w:rsid w:val="003F5852"/>
    <w:rsid w:val="0040028E"/>
    <w:rsid w:val="0040188B"/>
    <w:rsid w:val="00401CB7"/>
    <w:rsid w:val="00404903"/>
    <w:rsid w:val="00406B0D"/>
    <w:rsid w:val="00410D8E"/>
    <w:rsid w:val="00410EF5"/>
    <w:rsid w:val="00412BFB"/>
    <w:rsid w:val="00412D48"/>
    <w:rsid w:val="004133C8"/>
    <w:rsid w:val="00413E46"/>
    <w:rsid w:val="00414688"/>
    <w:rsid w:val="00414C4C"/>
    <w:rsid w:val="00415043"/>
    <w:rsid w:val="00417CA5"/>
    <w:rsid w:val="004211D2"/>
    <w:rsid w:val="00422195"/>
    <w:rsid w:val="00422D9C"/>
    <w:rsid w:val="00433959"/>
    <w:rsid w:val="00433C22"/>
    <w:rsid w:val="004447BC"/>
    <w:rsid w:val="00444942"/>
    <w:rsid w:val="00451004"/>
    <w:rsid w:val="00453CFB"/>
    <w:rsid w:val="004542A5"/>
    <w:rsid w:val="0045542C"/>
    <w:rsid w:val="004559A6"/>
    <w:rsid w:val="004576AD"/>
    <w:rsid w:val="004643CF"/>
    <w:rsid w:val="004650E6"/>
    <w:rsid w:val="004656A7"/>
    <w:rsid w:val="0046642F"/>
    <w:rsid w:val="00466A8C"/>
    <w:rsid w:val="00466D11"/>
    <w:rsid w:val="004700C5"/>
    <w:rsid w:val="004720AD"/>
    <w:rsid w:val="00472CB6"/>
    <w:rsid w:val="004733EB"/>
    <w:rsid w:val="0047596D"/>
    <w:rsid w:val="00480FB3"/>
    <w:rsid w:val="00481A5E"/>
    <w:rsid w:val="00482AA5"/>
    <w:rsid w:val="00482FE2"/>
    <w:rsid w:val="00484D35"/>
    <w:rsid w:val="004852A1"/>
    <w:rsid w:val="004852BC"/>
    <w:rsid w:val="0048655B"/>
    <w:rsid w:val="004867B5"/>
    <w:rsid w:val="004867D3"/>
    <w:rsid w:val="00486CD0"/>
    <w:rsid w:val="004903FF"/>
    <w:rsid w:val="0049146E"/>
    <w:rsid w:val="00491FB5"/>
    <w:rsid w:val="0049566E"/>
    <w:rsid w:val="0049649B"/>
    <w:rsid w:val="00497033"/>
    <w:rsid w:val="0049714E"/>
    <w:rsid w:val="0049761E"/>
    <w:rsid w:val="004A02F8"/>
    <w:rsid w:val="004A0992"/>
    <w:rsid w:val="004A1632"/>
    <w:rsid w:val="004A1FD2"/>
    <w:rsid w:val="004A3505"/>
    <w:rsid w:val="004A48D3"/>
    <w:rsid w:val="004B0EC8"/>
    <w:rsid w:val="004B1151"/>
    <w:rsid w:val="004B29E5"/>
    <w:rsid w:val="004B2E72"/>
    <w:rsid w:val="004B2F1C"/>
    <w:rsid w:val="004B4B63"/>
    <w:rsid w:val="004B6A19"/>
    <w:rsid w:val="004B7EA2"/>
    <w:rsid w:val="004C6568"/>
    <w:rsid w:val="004C66DE"/>
    <w:rsid w:val="004D05B5"/>
    <w:rsid w:val="004D0A09"/>
    <w:rsid w:val="004D354A"/>
    <w:rsid w:val="004E04BD"/>
    <w:rsid w:val="004E25B4"/>
    <w:rsid w:val="004E4718"/>
    <w:rsid w:val="004E52D2"/>
    <w:rsid w:val="004E5BF6"/>
    <w:rsid w:val="004E5FB1"/>
    <w:rsid w:val="004E6891"/>
    <w:rsid w:val="004F69ED"/>
    <w:rsid w:val="00500446"/>
    <w:rsid w:val="005009A7"/>
    <w:rsid w:val="00505700"/>
    <w:rsid w:val="005118B3"/>
    <w:rsid w:val="00516138"/>
    <w:rsid w:val="005164B7"/>
    <w:rsid w:val="0051702B"/>
    <w:rsid w:val="00517C2B"/>
    <w:rsid w:val="00520079"/>
    <w:rsid w:val="005202CD"/>
    <w:rsid w:val="0052238F"/>
    <w:rsid w:val="00524912"/>
    <w:rsid w:val="00525116"/>
    <w:rsid w:val="00525AEB"/>
    <w:rsid w:val="0052721B"/>
    <w:rsid w:val="00527648"/>
    <w:rsid w:val="00527B50"/>
    <w:rsid w:val="00530B99"/>
    <w:rsid w:val="00533900"/>
    <w:rsid w:val="00540180"/>
    <w:rsid w:val="00544D51"/>
    <w:rsid w:val="00545B67"/>
    <w:rsid w:val="00550CC9"/>
    <w:rsid w:val="005539B8"/>
    <w:rsid w:val="00555626"/>
    <w:rsid w:val="005564A8"/>
    <w:rsid w:val="005603C4"/>
    <w:rsid w:val="00561B59"/>
    <w:rsid w:val="005637CD"/>
    <w:rsid w:val="0056381C"/>
    <w:rsid w:val="005643F6"/>
    <w:rsid w:val="00567BB0"/>
    <w:rsid w:val="00570773"/>
    <w:rsid w:val="0057188D"/>
    <w:rsid w:val="00571D91"/>
    <w:rsid w:val="0057279F"/>
    <w:rsid w:val="00573AD7"/>
    <w:rsid w:val="0057482E"/>
    <w:rsid w:val="00577DD4"/>
    <w:rsid w:val="0058070F"/>
    <w:rsid w:val="0058233B"/>
    <w:rsid w:val="0059279C"/>
    <w:rsid w:val="00592CE4"/>
    <w:rsid w:val="00596D4F"/>
    <w:rsid w:val="005A091F"/>
    <w:rsid w:val="005A1E40"/>
    <w:rsid w:val="005A2865"/>
    <w:rsid w:val="005A44D6"/>
    <w:rsid w:val="005A505E"/>
    <w:rsid w:val="005B3A74"/>
    <w:rsid w:val="005B483D"/>
    <w:rsid w:val="005B711A"/>
    <w:rsid w:val="005C4D82"/>
    <w:rsid w:val="005C59BF"/>
    <w:rsid w:val="005D1C79"/>
    <w:rsid w:val="005D3B13"/>
    <w:rsid w:val="005D6094"/>
    <w:rsid w:val="005D740A"/>
    <w:rsid w:val="005D7576"/>
    <w:rsid w:val="005E168F"/>
    <w:rsid w:val="005E4E77"/>
    <w:rsid w:val="005E503C"/>
    <w:rsid w:val="005E6201"/>
    <w:rsid w:val="005E7235"/>
    <w:rsid w:val="005E73A3"/>
    <w:rsid w:val="005F05AC"/>
    <w:rsid w:val="005F1252"/>
    <w:rsid w:val="005F31BE"/>
    <w:rsid w:val="005F694B"/>
    <w:rsid w:val="005F6BC0"/>
    <w:rsid w:val="00601CDF"/>
    <w:rsid w:val="0060230E"/>
    <w:rsid w:val="00606DD2"/>
    <w:rsid w:val="006112C1"/>
    <w:rsid w:val="00612F52"/>
    <w:rsid w:val="00615668"/>
    <w:rsid w:val="00616283"/>
    <w:rsid w:val="00620242"/>
    <w:rsid w:val="00622794"/>
    <w:rsid w:val="006228C4"/>
    <w:rsid w:val="00622A1B"/>
    <w:rsid w:val="00623DD8"/>
    <w:rsid w:val="0062512B"/>
    <w:rsid w:val="0063325A"/>
    <w:rsid w:val="006332BE"/>
    <w:rsid w:val="006353F6"/>
    <w:rsid w:val="00635F71"/>
    <w:rsid w:val="00637BBA"/>
    <w:rsid w:val="00641E4D"/>
    <w:rsid w:val="00651120"/>
    <w:rsid w:val="0065375F"/>
    <w:rsid w:val="006549E4"/>
    <w:rsid w:val="006557E2"/>
    <w:rsid w:val="00655DF5"/>
    <w:rsid w:val="00655E8C"/>
    <w:rsid w:val="00657201"/>
    <w:rsid w:val="00657A27"/>
    <w:rsid w:val="006605AD"/>
    <w:rsid w:val="00662149"/>
    <w:rsid w:val="00665892"/>
    <w:rsid w:val="006658CB"/>
    <w:rsid w:val="0067122B"/>
    <w:rsid w:val="00674121"/>
    <w:rsid w:val="0067728F"/>
    <w:rsid w:val="00680A06"/>
    <w:rsid w:val="00686405"/>
    <w:rsid w:val="00690577"/>
    <w:rsid w:val="00690B93"/>
    <w:rsid w:val="00693213"/>
    <w:rsid w:val="00693C7A"/>
    <w:rsid w:val="006947C6"/>
    <w:rsid w:val="00694E0D"/>
    <w:rsid w:val="0069523F"/>
    <w:rsid w:val="0069669A"/>
    <w:rsid w:val="006A2A67"/>
    <w:rsid w:val="006A3A4C"/>
    <w:rsid w:val="006A403D"/>
    <w:rsid w:val="006B0CA9"/>
    <w:rsid w:val="006B0E4C"/>
    <w:rsid w:val="006B5007"/>
    <w:rsid w:val="006B6F56"/>
    <w:rsid w:val="006C1D43"/>
    <w:rsid w:val="006C1E99"/>
    <w:rsid w:val="006C2286"/>
    <w:rsid w:val="006C5868"/>
    <w:rsid w:val="006C6E45"/>
    <w:rsid w:val="006C75AB"/>
    <w:rsid w:val="006C78B6"/>
    <w:rsid w:val="006C78E0"/>
    <w:rsid w:val="006C7E0C"/>
    <w:rsid w:val="006D5989"/>
    <w:rsid w:val="006D7E28"/>
    <w:rsid w:val="006E1940"/>
    <w:rsid w:val="006E2AC8"/>
    <w:rsid w:val="006E3710"/>
    <w:rsid w:val="006E3D47"/>
    <w:rsid w:val="006E53B6"/>
    <w:rsid w:val="006E60B9"/>
    <w:rsid w:val="006E63B0"/>
    <w:rsid w:val="006E6B20"/>
    <w:rsid w:val="006F17C7"/>
    <w:rsid w:val="006F2367"/>
    <w:rsid w:val="006F4454"/>
    <w:rsid w:val="0070228E"/>
    <w:rsid w:val="00702558"/>
    <w:rsid w:val="00704E33"/>
    <w:rsid w:val="0070552E"/>
    <w:rsid w:val="00705B55"/>
    <w:rsid w:val="0071207E"/>
    <w:rsid w:val="007124D1"/>
    <w:rsid w:val="00712638"/>
    <w:rsid w:val="007129FC"/>
    <w:rsid w:val="00712C13"/>
    <w:rsid w:val="00713482"/>
    <w:rsid w:val="00720513"/>
    <w:rsid w:val="00726059"/>
    <w:rsid w:val="0073072D"/>
    <w:rsid w:val="007312A9"/>
    <w:rsid w:val="0073137C"/>
    <w:rsid w:val="0073276D"/>
    <w:rsid w:val="00734121"/>
    <w:rsid w:val="007348CD"/>
    <w:rsid w:val="007358F0"/>
    <w:rsid w:val="007405B8"/>
    <w:rsid w:val="00741D76"/>
    <w:rsid w:val="007548CF"/>
    <w:rsid w:val="00756D5E"/>
    <w:rsid w:val="007609B5"/>
    <w:rsid w:val="007622A5"/>
    <w:rsid w:val="00763907"/>
    <w:rsid w:val="00764A8A"/>
    <w:rsid w:val="00765381"/>
    <w:rsid w:val="00765848"/>
    <w:rsid w:val="00765E45"/>
    <w:rsid w:val="007700A0"/>
    <w:rsid w:val="007752C1"/>
    <w:rsid w:val="00777E45"/>
    <w:rsid w:val="00777FD5"/>
    <w:rsid w:val="00782B28"/>
    <w:rsid w:val="00784AEB"/>
    <w:rsid w:val="0078544C"/>
    <w:rsid w:val="007863B1"/>
    <w:rsid w:val="00790522"/>
    <w:rsid w:val="0079086E"/>
    <w:rsid w:val="00790A7F"/>
    <w:rsid w:val="00792605"/>
    <w:rsid w:val="00792B66"/>
    <w:rsid w:val="00792F85"/>
    <w:rsid w:val="00793702"/>
    <w:rsid w:val="00794319"/>
    <w:rsid w:val="0079592F"/>
    <w:rsid w:val="00795ECC"/>
    <w:rsid w:val="007B28CF"/>
    <w:rsid w:val="007B2C08"/>
    <w:rsid w:val="007B484F"/>
    <w:rsid w:val="007B7BE0"/>
    <w:rsid w:val="007C0CD9"/>
    <w:rsid w:val="007C0EE0"/>
    <w:rsid w:val="007C3B3C"/>
    <w:rsid w:val="007C420A"/>
    <w:rsid w:val="007C6C25"/>
    <w:rsid w:val="007D1064"/>
    <w:rsid w:val="007D449B"/>
    <w:rsid w:val="007D50F1"/>
    <w:rsid w:val="007D64C4"/>
    <w:rsid w:val="007E101D"/>
    <w:rsid w:val="007E687C"/>
    <w:rsid w:val="007E6E29"/>
    <w:rsid w:val="007E7FB3"/>
    <w:rsid w:val="007F0D10"/>
    <w:rsid w:val="007F106A"/>
    <w:rsid w:val="007F2D17"/>
    <w:rsid w:val="007F4743"/>
    <w:rsid w:val="007F4A3C"/>
    <w:rsid w:val="007F5B2F"/>
    <w:rsid w:val="00800A62"/>
    <w:rsid w:val="0080217D"/>
    <w:rsid w:val="008023DD"/>
    <w:rsid w:val="008032CD"/>
    <w:rsid w:val="008062B6"/>
    <w:rsid w:val="008063DF"/>
    <w:rsid w:val="0080733A"/>
    <w:rsid w:val="00810AE2"/>
    <w:rsid w:val="00810F58"/>
    <w:rsid w:val="00811323"/>
    <w:rsid w:val="0081224B"/>
    <w:rsid w:val="0081363F"/>
    <w:rsid w:val="0081539F"/>
    <w:rsid w:val="008171A5"/>
    <w:rsid w:val="00820019"/>
    <w:rsid w:val="008204D8"/>
    <w:rsid w:val="008212E4"/>
    <w:rsid w:val="00825095"/>
    <w:rsid w:val="0082638C"/>
    <w:rsid w:val="00827DF4"/>
    <w:rsid w:val="00831957"/>
    <w:rsid w:val="0083750F"/>
    <w:rsid w:val="00841CD4"/>
    <w:rsid w:val="00844CB0"/>
    <w:rsid w:val="00846AFF"/>
    <w:rsid w:val="00847B06"/>
    <w:rsid w:val="0085059F"/>
    <w:rsid w:val="00851E85"/>
    <w:rsid w:val="00852D9B"/>
    <w:rsid w:val="00854A02"/>
    <w:rsid w:val="008567BA"/>
    <w:rsid w:val="008623D3"/>
    <w:rsid w:val="00866816"/>
    <w:rsid w:val="00866FE9"/>
    <w:rsid w:val="00870B57"/>
    <w:rsid w:val="0087275A"/>
    <w:rsid w:val="00872A3B"/>
    <w:rsid w:val="00872B10"/>
    <w:rsid w:val="0087523A"/>
    <w:rsid w:val="008765D2"/>
    <w:rsid w:val="0087788D"/>
    <w:rsid w:val="008778F1"/>
    <w:rsid w:val="00877F79"/>
    <w:rsid w:val="0088130B"/>
    <w:rsid w:val="008848F5"/>
    <w:rsid w:val="008869BA"/>
    <w:rsid w:val="00891164"/>
    <w:rsid w:val="00891228"/>
    <w:rsid w:val="00893757"/>
    <w:rsid w:val="00894BB9"/>
    <w:rsid w:val="00895966"/>
    <w:rsid w:val="008A33A2"/>
    <w:rsid w:val="008A6686"/>
    <w:rsid w:val="008A6C1E"/>
    <w:rsid w:val="008A6CBF"/>
    <w:rsid w:val="008A768F"/>
    <w:rsid w:val="008B04FF"/>
    <w:rsid w:val="008B6027"/>
    <w:rsid w:val="008C0CD7"/>
    <w:rsid w:val="008C120B"/>
    <w:rsid w:val="008C1D99"/>
    <w:rsid w:val="008C2529"/>
    <w:rsid w:val="008C5396"/>
    <w:rsid w:val="008C7EE8"/>
    <w:rsid w:val="008D398D"/>
    <w:rsid w:val="008D3BF7"/>
    <w:rsid w:val="008D4968"/>
    <w:rsid w:val="008D49D0"/>
    <w:rsid w:val="008D55CC"/>
    <w:rsid w:val="008D56F2"/>
    <w:rsid w:val="008D5F07"/>
    <w:rsid w:val="008D6723"/>
    <w:rsid w:val="008D6B9C"/>
    <w:rsid w:val="008D70F4"/>
    <w:rsid w:val="008E12F9"/>
    <w:rsid w:val="008E262A"/>
    <w:rsid w:val="008E26A4"/>
    <w:rsid w:val="008E2C43"/>
    <w:rsid w:val="008E2F2B"/>
    <w:rsid w:val="008E5C50"/>
    <w:rsid w:val="008E62E7"/>
    <w:rsid w:val="008E7C98"/>
    <w:rsid w:val="008F11DF"/>
    <w:rsid w:val="008F1C1B"/>
    <w:rsid w:val="008F1D4D"/>
    <w:rsid w:val="00900ACC"/>
    <w:rsid w:val="00900C07"/>
    <w:rsid w:val="00903260"/>
    <w:rsid w:val="009037A3"/>
    <w:rsid w:val="0090414D"/>
    <w:rsid w:val="009041F9"/>
    <w:rsid w:val="009044EC"/>
    <w:rsid w:val="00906C4B"/>
    <w:rsid w:val="0090746F"/>
    <w:rsid w:val="009079B6"/>
    <w:rsid w:val="00910D47"/>
    <w:rsid w:val="00911BE5"/>
    <w:rsid w:val="00911C07"/>
    <w:rsid w:val="00915106"/>
    <w:rsid w:val="009161CF"/>
    <w:rsid w:val="009227CA"/>
    <w:rsid w:val="009236DF"/>
    <w:rsid w:val="009248C0"/>
    <w:rsid w:val="00924B5E"/>
    <w:rsid w:val="00925C1D"/>
    <w:rsid w:val="00930AF3"/>
    <w:rsid w:val="00931A27"/>
    <w:rsid w:val="00931E5F"/>
    <w:rsid w:val="00932986"/>
    <w:rsid w:val="00933132"/>
    <w:rsid w:val="0093332B"/>
    <w:rsid w:val="009354AC"/>
    <w:rsid w:val="00936F80"/>
    <w:rsid w:val="00942F49"/>
    <w:rsid w:val="0094446E"/>
    <w:rsid w:val="0094629B"/>
    <w:rsid w:val="00952624"/>
    <w:rsid w:val="009611B3"/>
    <w:rsid w:val="0096209A"/>
    <w:rsid w:val="00962B3D"/>
    <w:rsid w:val="009655D0"/>
    <w:rsid w:val="00965BA0"/>
    <w:rsid w:val="00972BC2"/>
    <w:rsid w:val="00972CBC"/>
    <w:rsid w:val="009731DF"/>
    <w:rsid w:val="009753B7"/>
    <w:rsid w:val="00975D93"/>
    <w:rsid w:val="00976FB0"/>
    <w:rsid w:val="0098158B"/>
    <w:rsid w:val="00981EE5"/>
    <w:rsid w:val="00981FFA"/>
    <w:rsid w:val="0098379C"/>
    <w:rsid w:val="0098440F"/>
    <w:rsid w:val="00987048"/>
    <w:rsid w:val="009876C1"/>
    <w:rsid w:val="00990545"/>
    <w:rsid w:val="00991BD1"/>
    <w:rsid w:val="0099293E"/>
    <w:rsid w:val="00992EC2"/>
    <w:rsid w:val="00993C20"/>
    <w:rsid w:val="0099498C"/>
    <w:rsid w:val="0099751A"/>
    <w:rsid w:val="009A004F"/>
    <w:rsid w:val="009A07D7"/>
    <w:rsid w:val="009A2106"/>
    <w:rsid w:val="009A496A"/>
    <w:rsid w:val="009A5565"/>
    <w:rsid w:val="009A6C8B"/>
    <w:rsid w:val="009A7475"/>
    <w:rsid w:val="009A7A41"/>
    <w:rsid w:val="009A7E7F"/>
    <w:rsid w:val="009B0F5B"/>
    <w:rsid w:val="009B246B"/>
    <w:rsid w:val="009B414D"/>
    <w:rsid w:val="009B52EC"/>
    <w:rsid w:val="009C0999"/>
    <w:rsid w:val="009C12EF"/>
    <w:rsid w:val="009C1694"/>
    <w:rsid w:val="009C262D"/>
    <w:rsid w:val="009C2DCE"/>
    <w:rsid w:val="009C34A4"/>
    <w:rsid w:val="009C3D1C"/>
    <w:rsid w:val="009C51A6"/>
    <w:rsid w:val="009C6573"/>
    <w:rsid w:val="009C6988"/>
    <w:rsid w:val="009C7939"/>
    <w:rsid w:val="009D1613"/>
    <w:rsid w:val="009D3DE0"/>
    <w:rsid w:val="009D407B"/>
    <w:rsid w:val="009D78E5"/>
    <w:rsid w:val="009E271C"/>
    <w:rsid w:val="009E2CE9"/>
    <w:rsid w:val="009E37EF"/>
    <w:rsid w:val="009E5456"/>
    <w:rsid w:val="009E55BB"/>
    <w:rsid w:val="009E5AEC"/>
    <w:rsid w:val="009E5D28"/>
    <w:rsid w:val="009E6457"/>
    <w:rsid w:val="009E6AE0"/>
    <w:rsid w:val="009F0688"/>
    <w:rsid w:val="009F2071"/>
    <w:rsid w:val="009F33B4"/>
    <w:rsid w:val="009F3AE1"/>
    <w:rsid w:val="009F5596"/>
    <w:rsid w:val="009F5E0C"/>
    <w:rsid w:val="00A033DC"/>
    <w:rsid w:val="00A03731"/>
    <w:rsid w:val="00A048AC"/>
    <w:rsid w:val="00A06785"/>
    <w:rsid w:val="00A06B5F"/>
    <w:rsid w:val="00A1155C"/>
    <w:rsid w:val="00A1165C"/>
    <w:rsid w:val="00A140C1"/>
    <w:rsid w:val="00A17691"/>
    <w:rsid w:val="00A2009B"/>
    <w:rsid w:val="00A216DC"/>
    <w:rsid w:val="00A217E7"/>
    <w:rsid w:val="00A23B6A"/>
    <w:rsid w:val="00A248E6"/>
    <w:rsid w:val="00A255A2"/>
    <w:rsid w:val="00A25E43"/>
    <w:rsid w:val="00A2606B"/>
    <w:rsid w:val="00A275A0"/>
    <w:rsid w:val="00A30807"/>
    <w:rsid w:val="00A322E2"/>
    <w:rsid w:val="00A327AF"/>
    <w:rsid w:val="00A32826"/>
    <w:rsid w:val="00A341B6"/>
    <w:rsid w:val="00A353F3"/>
    <w:rsid w:val="00A35B06"/>
    <w:rsid w:val="00A37F7B"/>
    <w:rsid w:val="00A403BA"/>
    <w:rsid w:val="00A403BD"/>
    <w:rsid w:val="00A43473"/>
    <w:rsid w:val="00A44AA7"/>
    <w:rsid w:val="00A45594"/>
    <w:rsid w:val="00A51980"/>
    <w:rsid w:val="00A55505"/>
    <w:rsid w:val="00A5665D"/>
    <w:rsid w:val="00A569C2"/>
    <w:rsid w:val="00A57C19"/>
    <w:rsid w:val="00A632DB"/>
    <w:rsid w:val="00A633A8"/>
    <w:rsid w:val="00A64E51"/>
    <w:rsid w:val="00A675F7"/>
    <w:rsid w:val="00A701A9"/>
    <w:rsid w:val="00A72247"/>
    <w:rsid w:val="00A75764"/>
    <w:rsid w:val="00A76077"/>
    <w:rsid w:val="00A76825"/>
    <w:rsid w:val="00A778E9"/>
    <w:rsid w:val="00A8415D"/>
    <w:rsid w:val="00A85596"/>
    <w:rsid w:val="00A858A5"/>
    <w:rsid w:val="00A9044C"/>
    <w:rsid w:val="00A92AB3"/>
    <w:rsid w:val="00A92BB4"/>
    <w:rsid w:val="00A93EE3"/>
    <w:rsid w:val="00A95375"/>
    <w:rsid w:val="00A95938"/>
    <w:rsid w:val="00A95F8C"/>
    <w:rsid w:val="00A96F94"/>
    <w:rsid w:val="00AA0EC2"/>
    <w:rsid w:val="00AA2636"/>
    <w:rsid w:val="00AA2B32"/>
    <w:rsid w:val="00AA464B"/>
    <w:rsid w:val="00AA5E7D"/>
    <w:rsid w:val="00AA797B"/>
    <w:rsid w:val="00AB0F86"/>
    <w:rsid w:val="00AB1331"/>
    <w:rsid w:val="00AB1A50"/>
    <w:rsid w:val="00AB3089"/>
    <w:rsid w:val="00AB3492"/>
    <w:rsid w:val="00AB4A2B"/>
    <w:rsid w:val="00AB6005"/>
    <w:rsid w:val="00AB6A54"/>
    <w:rsid w:val="00AB73C4"/>
    <w:rsid w:val="00AC09E2"/>
    <w:rsid w:val="00AC167D"/>
    <w:rsid w:val="00AC3855"/>
    <w:rsid w:val="00AC38D9"/>
    <w:rsid w:val="00AC5317"/>
    <w:rsid w:val="00AC5DC4"/>
    <w:rsid w:val="00AC6DF6"/>
    <w:rsid w:val="00AD0453"/>
    <w:rsid w:val="00AD0F29"/>
    <w:rsid w:val="00AD1485"/>
    <w:rsid w:val="00AD149D"/>
    <w:rsid w:val="00AD2056"/>
    <w:rsid w:val="00AD2B88"/>
    <w:rsid w:val="00AD5FBD"/>
    <w:rsid w:val="00AD7342"/>
    <w:rsid w:val="00AE23A9"/>
    <w:rsid w:val="00AE6C34"/>
    <w:rsid w:val="00AE72FD"/>
    <w:rsid w:val="00AE7B70"/>
    <w:rsid w:val="00AF343F"/>
    <w:rsid w:val="00AF47C1"/>
    <w:rsid w:val="00AF6765"/>
    <w:rsid w:val="00B00CE8"/>
    <w:rsid w:val="00B024FD"/>
    <w:rsid w:val="00B05158"/>
    <w:rsid w:val="00B055C1"/>
    <w:rsid w:val="00B067E6"/>
    <w:rsid w:val="00B112A0"/>
    <w:rsid w:val="00B11AEF"/>
    <w:rsid w:val="00B1328B"/>
    <w:rsid w:val="00B13BC0"/>
    <w:rsid w:val="00B13FCC"/>
    <w:rsid w:val="00B144A3"/>
    <w:rsid w:val="00B14626"/>
    <w:rsid w:val="00B147B6"/>
    <w:rsid w:val="00B15914"/>
    <w:rsid w:val="00B17FE8"/>
    <w:rsid w:val="00B23A0B"/>
    <w:rsid w:val="00B25114"/>
    <w:rsid w:val="00B26BEF"/>
    <w:rsid w:val="00B27312"/>
    <w:rsid w:val="00B30649"/>
    <w:rsid w:val="00B30DA6"/>
    <w:rsid w:val="00B30EB9"/>
    <w:rsid w:val="00B3338E"/>
    <w:rsid w:val="00B3348C"/>
    <w:rsid w:val="00B346BD"/>
    <w:rsid w:val="00B353AC"/>
    <w:rsid w:val="00B40DEB"/>
    <w:rsid w:val="00B40F73"/>
    <w:rsid w:val="00B44C18"/>
    <w:rsid w:val="00B45D69"/>
    <w:rsid w:val="00B47B8C"/>
    <w:rsid w:val="00B520D8"/>
    <w:rsid w:val="00B547DE"/>
    <w:rsid w:val="00B54B55"/>
    <w:rsid w:val="00B5518F"/>
    <w:rsid w:val="00B56A25"/>
    <w:rsid w:val="00B61733"/>
    <w:rsid w:val="00B62DCC"/>
    <w:rsid w:val="00B636D7"/>
    <w:rsid w:val="00B674A0"/>
    <w:rsid w:val="00B675ED"/>
    <w:rsid w:val="00B67A23"/>
    <w:rsid w:val="00B67C04"/>
    <w:rsid w:val="00B71ECD"/>
    <w:rsid w:val="00B72AA5"/>
    <w:rsid w:val="00B73917"/>
    <w:rsid w:val="00B739FA"/>
    <w:rsid w:val="00B73ECB"/>
    <w:rsid w:val="00B7514D"/>
    <w:rsid w:val="00B756C2"/>
    <w:rsid w:val="00B7625D"/>
    <w:rsid w:val="00B766FD"/>
    <w:rsid w:val="00B82985"/>
    <w:rsid w:val="00B83474"/>
    <w:rsid w:val="00B83514"/>
    <w:rsid w:val="00B85F37"/>
    <w:rsid w:val="00B86905"/>
    <w:rsid w:val="00B869BC"/>
    <w:rsid w:val="00B86EB2"/>
    <w:rsid w:val="00B904E4"/>
    <w:rsid w:val="00B90C86"/>
    <w:rsid w:val="00B93CA8"/>
    <w:rsid w:val="00B945FD"/>
    <w:rsid w:val="00B94D4E"/>
    <w:rsid w:val="00B9549D"/>
    <w:rsid w:val="00B961AB"/>
    <w:rsid w:val="00B9673D"/>
    <w:rsid w:val="00B96C34"/>
    <w:rsid w:val="00BA08E9"/>
    <w:rsid w:val="00BA2C01"/>
    <w:rsid w:val="00BA2F8D"/>
    <w:rsid w:val="00BB0171"/>
    <w:rsid w:val="00BB10F4"/>
    <w:rsid w:val="00BB366B"/>
    <w:rsid w:val="00BB49B0"/>
    <w:rsid w:val="00BB776B"/>
    <w:rsid w:val="00BC0955"/>
    <w:rsid w:val="00BC1958"/>
    <w:rsid w:val="00BC3D1F"/>
    <w:rsid w:val="00BC4698"/>
    <w:rsid w:val="00BC5ABC"/>
    <w:rsid w:val="00BC6144"/>
    <w:rsid w:val="00BD1CFF"/>
    <w:rsid w:val="00BD23E3"/>
    <w:rsid w:val="00BD4859"/>
    <w:rsid w:val="00BD5D36"/>
    <w:rsid w:val="00BD7A2A"/>
    <w:rsid w:val="00BE00F5"/>
    <w:rsid w:val="00BE146F"/>
    <w:rsid w:val="00BE234B"/>
    <w:rsid w:val="00BE5FE0"/>
    <w:rsid w:val="00BF47EC"/>
    <w:rsid w:val="00BF556C"/>
    <w:rsid w:val="00BF6354"/>
    <w:rsid w:val="00BF66AF"/>
    <w:rsid w:val="00C0095B"/>
    <w:rsid w:val="00C011C2"/>
    <w:rsid w:val="00C03C60"/>
    <w:rsid w:val="00C046C6"/>
    <w:rsid w:val="00C10611"/>
    <w:rsid w:val="00C121A4"/>
    <w:rsid w:val="00C151A9"/>
    <w:rsid w:val="00C157FD"/>
    <w:rsid w:val="00C16625"/>
    <w:rsid w:val="00C17A13"/>
    <w:rsid w:val="00C21E14"/>
    <w:rsid w:val="00C21E1E"/>
    <w:rsid w:val="00C22246"/>
    <w:rsid w:val="00C2288E"/>
    <w:rsid w:val="00C3439C"/>
    <w:rsid w:val="00C34C7A"/>
    <w:rsid w:val="00C372DC"/>
    <w:rsid w:val="00C4252F"/>
    <w:rsid w:val="00C4419A"/>
    <w:rsid w:val="00C44FA9"/>
    <w:rsid w:val="00C45B47"/>
    <w:rsid w:val="00C47560"/>
    <w:rsid w:val="00C50F87"/>
    <w:rsid w:val="00C5243D"/>
    <w:rsid w:val="00C52630"/>
    <w:rsid w:val="00C53BE3"/>
    <w:rsid w:val="00C53E97"/>
    <w:rsid w:val="00C5596E"/>
    <w:rsid w:val="00C5796A"/>
    <w:rsid w:val="00C611F1"/>
    <w:rsid w:val="00C61E4E"/>
    <w:rsid w:val="00C62A58"/>
    <w:rsid w:val="00C6328F"/>
    <w:rsid w:val="00C65675"/>
    <w:rsid w:val="00C65752"/>
    <w:rsid w:val="00C6696B"/>
    <w:rsid w:val="00C67F28"/>
    <w:rsid w:val="00C70F39"/>
    <w:rsid w:val="00C73032"/>
    <w:rsid w:val="00C74E88"/>
    <w:rsid w:val="00C74F7C"/>
    <w:rsid w:val="00C75F50"/>
    <w:rsid w:val="00C776BF"/>
    <w:rsid w:val="00C80240"/>
    <w:rsid w:val="00C845B7"/>
    <w:rsid w:val="00C874D7"/>
    <w:rsid w:val="00C90B7A"/>
    <w:rsid w:val="00C91623"/>
    <w:rsid w:val="00CA1F32"/>
    <w:rsid w:val="00CA28A1"/>
    <w:rsid w:val="00CA7DC2"/>
    <w:rsid w:val="00CB19C2"/>
    <w:rsid w:val="00CB551C"/>
    <w:rsid w:val="00CB6065"/>
    <w:rsid w:val="00CB6698"/>
    <w:rsid w:val="00CB70BF"/>
    <w:rsid w:val="00CC1754"/>
    <w:rsid w:val="00CC4989"/>
    <w:rsid w:val="00CD040B"/>
    <w:rsid w:val="00CD1527"/>
    <w:rsid w:val="00CD155B"/>
    <w:rsid w:val="00CD40A1"/>
    <w:rsid w:val="00CD4CF6"/>
    <w:rsid w:val="00CD5D87"/>
    <w:rsid w:val="00CD6BF8"/>
    <w:rsid w:val="00CE10F6"/>
    <w:rsid w:val="00CE1151"/>
    <w:rsid w:val="00CE1D05"/>
    <w:rsid w:val="00CE2951"/>
    <w:rsid w:val="00CE5952"/>
    <w:rsid w:val="00CE7481"/>
    <w:rsid w:val="00CF7C6A"/>
    <w:rsid w:val="00D00050"/>
    <w:rsid w:val="00D00A04"/>
    <w:rsid w:val="00D01797"/>
    <w:rsid w:val="00D06280"/>
    <w:rsid w:val="00D068C9"/>
    <w:rsid w:val="00D07828"/>
    <w:rsid w:val="00D07982"/>
    <w:rsid w:val="00D07AB2"/>
    <w:rsid w:val="00D12ED9"/>
    <w:rsid w:val="00D13259"/>
    <w:rsid w:val="00D14B87"/>
    <w:rsid w:val="00D14D87"/>
    <w:rsid w:val="00D15D2E"/>
    <w:rsid w:val="00D2162B"/>
    <w:rsid w:val="00D22050"/>
    <w:rsid w:val="00D22A2D"/>
    <w:rsid w:val="00D238BA"/>
    <w:rsid w:val="00D25875"/>
    <w:rsid w:val="00D26ABB"/>
    <w:rsid w:val="00D27D56"/>
    <w:rsid w:val="00D33237"/>
    <w:rsid w:val="00D361D0"/>
    <w:rsid w:val="00D3739A"/>
    <w:rsid w:val="00D40165"/>
    <w:rsid w:val="00D41BB0"/>
    <w:rsid w:val="00D429A9"/>
    <w:rsid w:val="00D45885"/>
    <w:rsid w:val="00D473AC"/>
    <w:rsid w:val="00D475AA"/>
    <w:rsid w:val="00D50AF1"/>
    <w:rsid w:val="00D50EC8"/>
    <w:rsid w:val="00D510BC"/>
    <w:rsid w:val="00D51380"/>
    <w:rsid w:val="00D548B5"/>
    <w:rsid w:val="00D54FC7"/>
    <w:rsid w:val="00D55A60"/>
    <w:rsid w:val="00D55F02"/>
    <w:rsid w:val="00D57B39"/>
    <w:rsid w:val="00D61BFB"/>
    <w:rsid w:val="00D62225"/>
    <w:rsid w:val="00D63F91"/>
    <w:rsid w:val="00D66A9E"/>
    <w:rsid w:val="00D67B6E"/>
    <w:rsid w:val="00D747B9"/>
    <w:rsid w:val="00D75276"/>
    <w:rsid w:val="00D75335"/>
    <w:rsid w:val="00D760FD"/>
    <w:rsid w:val="00D767FE"/>
    <w:rsid w:val="00D80429"/>
    <w:rsid w:val="00D807B5"/>
    <w:rsid w:val="00D837B1"/>
    <w:rsid w:val="00D85A2B"/>
    <w:rsid w:val="00D85FD6"/>
    <w:rsid w:val="00D9123A"/>
    <w:rsid w:val="00D91496"/>
    <w:rsid w:val="00D919E1"/>
    <w:rsid w:val="00D96745"/>
    <w:rsid w:val="00D97BD8"/>
    <w:rsid w:val="00DA0677"/>
    <w:rsid w:val="00DA62CB"/>
    <w:rsid w:val="00DA695F"/>
    <w:rsid w:val="00DA7588"/>
    <w:rsid w:val="00DB0AC5"/>
    <w:rsid w:val="00DB0AC7"/>
    <w:rsid w:val="00DB29FB"/>
    <w:rsid w:val="00DB3B7D"/>
    <w:rsid w:val="00DB5CA8"/>
    <w:rsid w:val="00DB6783"/>
    <w:rsid w:val="00DB6B67"/>
    <w:rsid w:val="00DC196E"/>
    <w:rsid w:val="00DC1A40"/>
    <w:rsid w:val="00DC3151"/>
    <w:rsid w:val="00DC4821"/>
    <w:rsid w:val="00DD074D"/>
    <w:rsid w:val="00DD0852"/>
    <w:rsid w:val="00DD25A4"/>
    <w:rsid w:val="00DD41BA"/>
    <w:rsid w:val="00DD4A31"/>
    <w:rsid w:val="00DD5251"/>
    <w:rsid w:val="00DD5CB5"/>
    <w:rsid w:val="00DD79D2"/>
    <w:rsid w:val="00DE01F9"/>
    <w:rsid w:val="00DE0C45"/>
    <w:rsid w:val="00DE1748"/>
    <w:rsid w:val="00DE35EF"/>
    <w:rsid w:val="00DE3F62"/>
    <w:rsid w:val="00DE759A"/>
    <w:rsid w:val="00DF17FE"/>
    <w:rsid w:val="00DF29D7"/>
    <w:rsid w:val="00DF2D5E"/>
    <w:rsid w:val="00DF3E85"/>
    <w:rsid w:val="00DF40E0"/>
    <w:rsid w:val="00DF424B"/>
    <w:rsid w:val="00DF5CDF"/>
    <w:rsid w:val="00DF6D40"/>
    <w:rsid w:val="00E0479C"/>
    <w:rsid w:val="00E05751"/>
    <w:rsid w:val="00E057CA"/>
    <w:rsid w:val="00E05A97"/>
    <w:rsid w:val="00E074C5"/>
    <w:rsid w:val="00E10627"/>
    <w:rsid w:val="00E14D9E"/>
    <w:rsid w:val="00E15913"/>
    <w:rsid w:val="00E2056F"/>
    <w:rsid w:val="00E21A36"/>
    <w:rsid w:val="00E22C69"/>
    <w:rsid w:val="00E2460E"/>
    <w:rsid w:val="00E2559D"/>
    <w:rsid w:val="00E27F90"/>
    <w:rsid w:val="00E3212E"/>
    <w:rsid w:val="00E37B73"/>
    <w:rsid w:val="00E41EEE"/>
    <w:rsid w:val="00E50120"/>
    <w:rsid w:val="00E523DB"/>
    <w:rsid w:val="00E53B8A"/>
    <w:rsid w:val="00E55422"/>
    <w:rsid w:val="00E56E9E"/>
    <w:rsid w:val="00E607E1"/>
    <w:rsid w:val="00E61200"/>
    <w:rsid w:val="00E62132"/>
    <w:rsid w:val="00E62C8E"/>
    <w:rsid w:val="00E63C67"/>
    <w:rsid w:val="00E66374"/>
    <w:rsid w:val="00E6640F"/>
    <w:rsid w:val="00E66DB5"/>
    <w:rsid w:val="00E67C40"/>
    <w:rsid w:val="00E67FCE"/>
    <w:rsid w:val="00E7129B"/>
    <w:rsid w:val="00E7133A"/>
    <w:rsid w:val="00E72FA4"/>
    <w:rsid w:val="00E73DF2"/>
    <w:rsid w:val="00E77A9A"/>
    <w:rsid w:val="00E77B9F"/>
    <w:rsid w:val="00E8215F"/>
    <w:rsid w:val="00E84B2F"/>
    <w:rsid w:val="00E85AF2"/>
    <w:rsid w:val="00E8725A"/>
    <w:rsid w:val="00E8732B"/>
    <w:rsid w:val="00E878B0"/>
    <w:rsid w:val="00E90F48"/>
    <w:rsid w:val="00E9378B"/>
    <w:rsid w:val="00E93E97"/>
    <w:rsid w:val="00E94E3B"/>
    <w:rsid w:val="00EA17E5"/>
    <w:rsid w:val="00EA1886"/>
    <w:rsid w:val="00EA24DE"/>
    <w:rsid w:val="00EA3C2F"/>
    <w:rsid w:val="00EA6C2D"/>
    <w:rsid w:val="00EA6D22"/>
    <w:rsid w:val="00EB2A08"/>
    <w:rsid w:val="00EB2F98"/>
    <w:rsid w:val="00EB3FE1"/>
    <w:rsid w:val="00EB6DBC"/>
    <w:rsid w:val="00EC0845"/>
    <w:rsid w:val="00EC0FA1"/>
    <w:rsid w:val="00EC11A2"/>
    <w:rsid w:val="00EC22ED"/>
    <w:rsid w:val="00EC279E"/>
    <w:rsid w:val="00ED00A5"/>
    <w:rsid w:val="00ED2247"/>
    <w:rsid w:val="00ED33CE"/>
    <w:rsid w:val="00EE0502"/>
    <w:rsid w:val="00EE1717"/>
    <w:rsid w:val="00EE1A0A"/>
    <w:rsid w:val="00EE2669"/>
    <w:rsid w:val="00EE386A"/>
    <w:rsid w:val="00EE3E37"/>
    <w:rsid w:val="00EE4587"/>
    <w:rsid w:val="00EE548E"/>
    <w:rsid w:val="00EF1DE0"/>
    <w:rsid w:val="00EF20D3"/>
    <w:rsid w:val="00EF3512"/>
    <w:rsid w:val="00EF4345"/>
    <w:rsid w:val="00EF444E"/>
    <w:rsid w:val="00EF4B95"/>
    <w:rsid w:val="00EF4F53"/>
    <w:rsid w:val="00EF676C"/>
    <w:rsid w:val="00EF7588"/>
    <w:rsid w:val="00EF7FFD"/>
    <w:rsid w:val="00F019B9"/>
    <w:rsid w:val="00F05D64"/>
    <w:rsid w:val="00F07819"/>
    <w:rsid w:val="00F11DA7"/>
    <w:rsid w:val="00F14A38"/>
    <w:rsid w:val="00F14CB7"/>
    <w:rsid w:val="00F15297"/>
    <w:rsid w:val="00F16B2C"/>
    <w:rsid w:val="00F200BA"/>
    <w:rsid w:val="00F20921"/>
    <w:rsid w:val="00F21B2B"/>
    <w:rsid w:val="00F276F0"/>
    <w:rsid w:val="00F318A1"/>
    <w:rsid w:val="00F366BC"/>
    <w:rsid w:val="00F37396"/>
    <w:rsid w:val="00F411E5"/>
    <w:rsid w:val="00F42216"/>
    <w:rsid w:val="00F4377A"/>
    <w:rsid w:val="00F4439F"/>
    <w:rsid w:val="00F455F5"/>
    <w:rsid w:val="00F47AAC"/>
    <w:rsid w:val="00F47B3E"/>
    <w:rsid w:val="00F54CCA"/>
    <w:rsid w:val="00F56C38"/>
    <w:rsid w:val="00F60439"/>
    <w:rsid w:val="00F6093E"/>
    <w:rsid w:val="00F60B40"/>
    <w:rsid w:val="00F61027"/>
    <w:rsid w:val="00F61071"/>
    <w:rsid w:val="00F61DDB"/>
    <w:rsid w:val="00F63BAF"/>
    <w:rsid w:val="00F657EE"/>
    <w:rsid w:val="00F71128"/>
    <w:rsid w:val="00F72AF5"/>
    <w:rsid w:val="00F73729"/>
    <w:rsid w:val="00F74852"/>
    <w:rsid w:val="00F81102"/>
    <w:rsid w:val="00F8343B"/>
    <w:rsid w:val="00F856D5"/>
    <w:rsid w:val="00F87A66"/>
    <w:rsid w:val="00F92267"/>
    <w:rsid w:val="00F936C9"/>
    <w:rsid w:val="00F94090"/>
    <w:rsid w:val="00F94910"/>
    <w:rsid w:val="00F95633"/>
    <w:rsid w:val="00F95CF2"/>
    <w:rsid w:val="00F97018"/>
    <w:rsid w:val="00FA0E08"/>
    <w:rsid w:val="00FA140B"/>
    <w:rsid w:val="00FA2600"/>
    <w:rsid w:val="00FA3D9C"/>
    <w:rsid w:val="00FA72E7"/>
    <w:rsid w:val="00FB01FB"/>
    <w:rsid w:val="00FB05CA"/>
    <w:rsid w:val="00FB67A2"/>
    <w:rsid w:val="00FB74D4"/>
    <w:rsid w:val="00FB75CA"/>
    <w:rsid w:val="00FC0A37"/>
    <w:rsid w:val="00FC22F6"/>
    <w:rsid w:val="00FC3B76"/>
    <w:rsid w:val="00FC5516"/>
    <w:rsid w:val="00FC6FB2"/>
    <w:rsid w:val="00FD06DA"/>
    <w:rsid w:val="00FD35DA"/>
    <w:rsid w:val="00FD44EF"/>
    <w:rsid w:val="00FD4C6D"/>
    <w:rsid w:val="00FD5690"/>
    <w:rsid w:val="00FD70C3"/>
    <w:rsid w:val="00FE151B"/>
    <w:rsid w:val="00FE2567"/>
    <w:rsid w:val="00FE2BB1"/>
    <w:rsid w:val="00FE3086"/>
    <w:rsid w:val="00FE5804"/>
    <w:rsid w:val="00FE79A2"/>
    <w:rsid w:val="00FF2182"/>
    <w:rsid w:val="00FF236F"/>
    <w:rsid w:val="00FF71DC"/>
    <w:rsid w:val="00FF7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CA307A3"/>
  <w15:docId w15:val="{7483400A-E8E1-4314-833F-B7D3F2F5C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  <w:rsid w:val="004B4B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7"/>
    <w:next w:val="a7"/>
    <w:link w:val="10"/>
    <w:autoRedefine/>
    <w:qFormat/>
    <w:rsid w:val="00D85A2B"/>
    <w:pPr>
      <w:tabs>
        <w:tab w:val="num" w:pos="1418"/>
      </w:tabs>
      <w:suppressAutoHyphens/>
      <w:spacing w:before="240" w:after="120"/>
      <w:ind w:firstLine="709"/>
      <w:jc w:val="both"/>
      <w:outlineLvl w:val="0"/>
    </w:pPr>
    <w:rPr>
      <w:b/>
      <w:color w:val="000000"/>
      <w:sz w:val="28"/>
      <w:szCs w:val="28"/>
    </w:rPr>
  </w:style>
  <w:style w:type="paragraph" w:styleId="20">
    <w:name w:val="heading 2"/>
    <w:aliases w:val="H2"/>
    <w:basedOn w:val="a7"/>
    <w:next w:val="31"/>
    <w:link w:val="23"/>
    <w:autoRedefine/>
    <w:qFormat/>
    <w:rsid w:val="005A091F"/>
    <w:pPr>
      <w:numPr>
        <w:ilvl w:val="1"/>
        <w:numId w:val="6"/>
      </w:numPr>
      <w:tabs>
        <w:tab w:val="clear" w:pos="1419"/>
        <w:tab w:val="left" w:pos="567"/>
        <w:tab w:val="num" w:pos="1418"/>
      </w:tabs>
      <w:suppressAutoHyphens/>
      <w:spacing w:before="120" w:after="120"/>
      <w:ind w:left="0"/>
      <w:jc w:val="both"/>
      <w:outlineLvl w:val="1"/>
    </w:pPr>
    <w:rPr>
      <w:b/>
      <w:sz w:val="28"/>
      <w:szCs w:val="28"/>
    </w:rPr>
  </w:style>
  <w:style w:type="paragraph" w:styleId="31">
    <w:name w:val="heading 3"/>
    <w:link w:val="32"/>
    <w:autoRedefine/>
    <w:qFormat/>
    <w:rsid w:val="005A091F"/>
    <w:pPr>
      <w:numPr>
        <w:ilvl w:val="2"/>
        <w:numId w:val="6"/>
      </w:numPr>
      <w:tabs>
        <w:tab w:val="left" w:pos="567"/>
      </w:tabs>
      <w:spacing w:before="120"/>
      <w:jc w:val="both"/>
      <w:outlineLvl w:val="2"/>
    </w:pPr>
    <w:rPr>
      <w:rFonts w:ascii="Times New Roman" w:eastAsia="Times New Roman" w:hAnsi="Times New Roman"/>
      <w:sz w:val="28"/>
      <w:szCs w:val="28"/>
    </w:rPr>
  </w:style>
  <w:style w:type="paragraph" w:styleId="41">
    <w:name w:val="heading 4"/>
    <w:link w:val="42"/>
    <w:autoRedefine/>
    <w:qFormat/>
    <w:rsid w:val="005A091F"/>
    <w:pPr>
      <w:numPr>
        <w:ilvl w:val="3"/>
        <w:numId w:val="6"/>
      </w:numPr>
      <w:spacing w:before="60"/>
      <w:jc w:val="both"/>
      <w:outlineLvl w:val="3"/>
    </w:pPr>
    <w:rPr>
      <w:rFonts w:ascii="Times New Roman" w:eastAsia="Times New Roman" w:hAnsi="Times New Roman"/>
      <w:sz w:val="28"/>
      <w:szCs w:val="28"/>
    </w:rPr>
  </w:style>
  <w:style w:type="paragraph" w:styleId="51">
    <w:name w:val="heading 5"/>
    <w:basedOn w:val="a7"/>
    <w:link w:val="52"/>
    <w:autoRedefine/>
    <w:qFormat/>
    <w:rsid w:val="005A091F"/>
    <w:pPr>
      <w:numPr>
        <w:numId w:val="12"/>
      </w:numPr>
      <w:ind w:left="1843" w:hanging="425"/>
      <w:jc w:val="both"/>
      <w:outlineLvl w:val="4"/>
    </w:pPr>
    <w:rPr>
      <w:sz w:val="21"/>
    </w:rPr>
  </w:style>
  <w:style w:type="paragraph" w:styleId="6">
    <w:name w:val="heading 6"/>
    <w:basedOn w:val="a7"/>
    <w:next w:val="a7"/>
    <w:link w:val="60"/>
    <w:qFormat/>
    <w:rsid w:val="005A091F"/>
    <w:pPr>
      <w:spacing w:before="240"/>
      <w:outlineLvl w:val="5"/>
    </w:pPr>
    <w:rPr>
      <w:rFonts w:ascii="Arial" w:hAnsi="Arial"/>
      <w:i/>
      <w:sz w:val="22"/>
    </w:rPr>
  </w:style>
  <w:style w:type="paragraph" w:styleId="7">
    <w:name w:val="heading 7"/>
    <w:basedOn w:val="a7"/>
    <w:next w:val="a7"/>
    <w:link w:val="70"/>
    <w:qFormat/>
    <w:rsid w:val="005A091F"/>
    <w:pPr>
      <w:spacing w:before="240"/>
      <w:outlineLvl w:val="6"/>
    </w:pPr>
    <w:rPr>
      <w:rFonts w:ascii="Arial" w:hAnsi="Arial"/>
    </w:rPr>
  </w:style>
  <w:style w:type="paragraph" w:styleId="8">
    <w:name w:val="heading 8"/>
    <w:basedOn w:val="a7"/>
    <w:next w:val="a7"/>
    <w:link w:val="80"/>
    <w:autoRedefine/>
    <w:qFormat/>
    <w:rsid w:val="005A091F"/>
    <w:pPr>
      <w:spacing w:before="240"/>
      <w:outlineLvl w:val="7"/>
    </w:pPr>
    <w:rPr>
      <w:rFonts w:ascii="Arial" w:hAnsi="Arial"/>
      <w:i/>
    </w:rPr>
  </w:style>
  <w:style w:type="paragraph" w:styleId="9">
    <w:name w:val="heading 9"/>
    <w:basedOn w:val="a7"/>
    <w:next w:val="a7"/>
    <w:link w:val="90"/>
    <w:autoRedefine/>
    <w:qFormat/>
    <w:rsid w:val="005A091F"/>
    <w:pPr>
      <w:spacing w:before="240"/>
      <w:outlineLvl w:val="8"/>
    </w:pPr>
    <w:rPr>
      <w:rFonts w:ascii="Arial" w:hAnsi="Arial"/>
      <w:i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character" w:customStyle="1" w:styleId="10">
    <w:name w:val="Заголовок 1 Знак"/>
    <w:basedOn w:val="a8"/>
    <w:link w:val="1"/>
    <w:rsid w:val="00A92AB3"/>
    <w:rPr>
      <w:rFonts w:ascii="Times New Roman" w:eastAsia="Times New Roman" w:hAnsi="Times New Roman"/>
      <w:b/>
      <w:color w:val="000000"/>
      <w:sz w:val="28"/>
      <w:szCs w:val="28"/>
    </w:rPr>
  </w:style>
  <w:style w:type="table" w:styleId="ab">
    <w:name w:val="Table Grid"/>
    <w:basedOn w:val="a9"/>
    <w:rsid w:val="005A091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7"/>
    <w:link w:val="ad"/>
    <w:semiHidden/>
    <w:rsid w:val="005A091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8"/>
    <w:link w:val="ac"/>
    <w:semiHidden/>
    <w:rsid w:val="006A2A67"/>
    <w:rPr>
      <w:rFonts w:ascii="Tahoma" w:eastAsia="Times New Roman" w:hAnsi="Tahoma" w:cs="Tahoma"/>
      <w:sz w:val="16"/>
      <w:szCs w:val="16"/>
    </w:rPr>
  </w:style>
  <w:style w:type="character" w:styleId="ae">
    <w:name w:val="annotation reference"/>
    <w:semiHidden/>
    <w:rsid w:val="005A091F"/>
    <w:rPr>
      <w:sz w:val="16"/>
      <w:szCs w:val="16"/>
    </w:rPr>
  </w:style>
  <w:style w:type="paragraph" w:styleId="af">
    <w:name w:val="annotation text"/>
    <w:basedOn w:val="a7"/>
    <w:link w:val="af0"/>
    <w:semiHidden/>
    <w:rsid w:val="005A091F"/>
  </w:style>
  <w:style w:type="character" w:customStyle="1" w:styleId="af0">
    <w:name w:val="Текст примечания Знак"/>
    <w:basedOn w:val="a8"/>
    <w:link w:val="af"/>
    <w:semiHidden/>
    <w:rsid w:val="00EB2F98"/>
    <w:rPr>
      <w:rFonts w:ascii="Times New Roman" w:eastAsia="Times New Roman" w:hAnsi="Times New Roman"/>
      <w:sz w:val="24"/>
      <w:szCs w:val="24"/>
    </w:rPr>
  </w:style>
  <w:style w:type="paragraph" w:styleId="af1">
    <w:name w:val="annotation subject"/>
    <w:basedOn w:val="af"/>
    <w:next w:val="af"/>
    <w:link w:val="af2"/>
    <w:semiHidden/>
    <w:rsid w:val="005A091F"/>
    <w:rPr>
      <w:b/>
      <w:bCs/>
    </w:rPr>
  </w:style>
  <w:style w:type="character" w:customStyle="1" w:styleId="af2">
    <w:name w:val="Тема примечания Знак"/>
    <w:basedOn w:val="af0"/>
    <w:link w:val="af1"/>
    <w:semiHidden/>
    <w:rsid w:val="00EB2F98"/>
    <w:rPr>
      <w:rFonts w:ascii="Times New Roman" w:eastAsia="Times New Roman" w:hAnsi="Times New Roman"/>
      <w:b/>
      <w:bCs/>
      <w:sz w:val="24"/>
      <w:szCs w:val="24"/>
    </w:rPr>
  </w:style>
  <w:style w:type="paragraph" w:styleId="af3">
    <w:name w:val="List Paragraph"/>
    <w:aliases w:val="Раздел,Гл. Многоуровневый"/>
    <w:basedOn w:val="a7"/>
    <w:link w:val="af4"/>
    <w:qFormat/>
    <w:rsid w:val="005A091F"/>
    <w:pPr>
      <w:ind w:left="720"/>
      <w:contextualSpacing/>
    </w:pPr>
  </w:style>
  <w:style w:type="paragraph" w:styleId="af5">
    <w:name w:val="footer"/>
    <w:link w:val="af6"/>
    <w:autoRedefine/>
    <w:uiPriority w:val="99"/>
    <w:rsid w:val="007B2C08"/>
    <w:pPr>
      <w:pBdr>
        <w:top w:val="single" w:sz="4" w:space="1" w:color="auto"/>
      </w:pBdr>
      <w:tabs>
        <w:tab w:val="right" w:pos="9639"/>
      </w:tabs>
    </w:pPr>
    <w:rPr>
      <w:rFonts w:ascii="Times New Roman" w:eastAsia="Times New Roman" w:hAnsi="Times New Roman" w:cs="Tahoma"/>
      <w:i/>
      <w:sz w:val="24"/>
      <w:szCs w:val="24"/>
    </w:rPr>
  </w:style>
  <w:style w:type="character" w:customStyle="1" w:styleId="af6">
    <w:name w:val="Нижний колонтитул Знак"/>
    <w:basedOn w:val="a8"/>
    <w:link w:val="af5"/>
    <w:uiPriority w:val="99"/>
    <w:rsid w:val="007B2C08"/>
    <w:rPr>
      <w:rFonts w:ascii="Times New Roman" w:eastAsia="Times New Roman" w:hAnsi="Times New Roman" w:cs="Tahoma"/>
      <w:i/>
      <w:sz w:val="24"/>
      <w:szCs w:val="24"/>
    </w:rPr>
  </w:style>
  <w:style w:type="paragraph" w:customStyle="1" w:styleId="af7">
    <w:name w:val="Исполнитель"/>
    <w:basedOn w:val="a7"/>
    <w:next w:val="a7"/>
    <w:uiPriority w:val="99"/>
    <w:rsid w:val="00A85596"/>
    <w:rPr>
      <w:sz w:val="28"/>
    </w:rPr>
  </w:style>
  <w:style w:type="paragraph" w:customStyle="1" w:styleId="11">
    <w:name w:val="Абзац списка1"/>
    <w:basedOn w:val="a7"/>
    <w:uiPriority w:val="99"/>
    <w:rsid w:val="00266759"/>
    <w:pPr>
      <w:ind w:left="720"/>
      <w:contextualSpacing/>
    </w:pPr>
    <w:rPr>
      <w:rFonts w:eastAsia="Calibri"/>
    </w:rPr>
  </w:style>
  <w:style w:type="paragraph" w:customStyle="1" w:styleId="ListParagraph1">
    <w:name w:val="List Paragraph1"/>
    <w:basedOn w:val="a7"/>
    <w:uiPriority w:val="99"/>
    <w:rsid w:val="004E04BD"/>
    <w:pPr>
      <w:ind w:left="720"/>
      <w:contextualSpacing/>
    </w:pPr>
    <w:rPr>
      <w:rFonts w:eastAsia="Calibri"/>
    </w:rPr>
  </w:style>
  <w:style w:type="paragraph" w:customStyle="1" w:styleId="af8">
    <w:name w:val="Стиль Название документа"/>
    <w:basedOn w:val="af9"/>
    <w:rsid w:val="005A091F"/>
    <w:pPr>
      <w:pBdr>
        <w:bottom w:val="none" w:sz="0" w:space="0" w:color="auto"/>
      </w:pBdr>
    </w:pPr>
    <w:rPr>
      <w:bCs/>
    </w:rPr>
  </w:style>
  <w:style w:type="paragraph" w:customStyle="1" w:styleId="afa">
    <w:name w:val="СО"/>
    <w:basedOn w:val="a7"/>
    <w:rsid w:val="005A091F"/>
    <w:pPr>
      <w:ind w:left="-108"/>
      <w:jc w:val="center"/>
    </w:pPr>
    <w:rPr>
      <w:rFonts w:ascii="Arial" w:hAnsi="Arial" w:cs="Arial"/>
      <w:b/>
      <w:bCs/>
      <w:caps/>
      <w:color w:val="000000"/>
      <w:spacing w:val="-10"/>
      <w:sz w:val="20"/>
    </w:rPr>
  </w:style>
  <w:style w:type="paragraph" w:customStyle="1" w:styleId="afb">
    <w:name w:val="ВИД ДОКУМЕНТА"/>
    <w:basedOn w:val="a7"/>
    <w:semiHidden/>
    <w:rsid w:val="005A091F"/>
    <w:pPr>
      <w:jc w:val="center"/>
    </w:pPr>
    <w:rPr>
      <w:rFonts w:ascii="Arial Black" w:hAnsi="Arial Black"/>
      <w:b/>
      <w:iCs/>
      <w:caps/>
      <w:spacing w:val="80"/>
      <w:sz w:val="36"/>
      <w:szCs w:val="20"/>
    </w:rPr>
  </w:style>
  <w:style w:type="paragraph" w:styleId="afc">
    <w:name w:val="header"/>
    <w:next w:val="a7"/>
    <w:link w:val="afd"/>
    <w:uiPriority w:val="99"/>
    <w:rsid w:val="005A091F"/>
    <w:pPr>
      <w:tabs>
        <w:tab w:val="right" w:pos="9639"/>
      </w:tabs>
      <w:suppressAutoHyphens/>
      <w:jc w:val="center"/>
    </w:pPr>
    <w:rPr>
      <w:rFonts w:ascii="Times New Roman" w:eastAsia="Times New Roman" w:hAnsi="Times New Roman" w:cs="Tahoma"/>
      <w:sz w:val="24"/>
      <w:szCs w:val="16"/>
    </w:rPr>
  </w:style>
  <w:style w:type="character" w:customStyle="1" w:styleId="afd">
    <w:name w:val="Верхний колонтитул Знак"/>
    <w:basedOn w:val="a8"/>
    <w:link w:val="afc"/>
    <w:uiPriority w:val="99"/>
    <w:rsid w:val="003D6CBA"/>
    <w:rPr>
      <w:rFonts w:ascii="Times New Roman" w:eastAsia="Times New Roman" w:hAnsi="Times New Roman" w:cs="Tahoma"/>
      <w:sz w:val="24"/>
      <w:szCs w:val="16"/>
    </w:rPr>
  </w:style>
  <w:style w:type="character" w:customStyle="1" w:styleId="23">
    <w:name w:val="Заголовок 2 Знак"/>
    <w:aliases w:val="H2 Знак"/>
    <w:basedOn w:val="a8"/>
    <w:link w:val="20"/>
    <w:rsid w:val="0088130B"/>
    <w:rPr>
      <w:rFonts w:ascii="Times New Roman" w:eastAsia="Times New Roman" w:hAnsi="Times New Roman"/>
      <w:b/>
      <w:sz w:val="28"/>
      <w:szCs w:val="28"/>
    </w:rPr>
  </w:style>
  <w:style w:type="character" w:customStyle="1" w:styleId="32">
    <w:name w:val="Заголовок 3 Знак"/>
    <w:basedOn w:val="a8"/>
    <w:link w:val="31"/>
    <w:rsid w:val="0088130B"/>
    <w:rPr>
      <w:rFonts w:ascii="Times New Roman" w:eastAsia="Times New Roman" w:hAnsi="Times New Roman"/>
      <w:sz w:val="28"/>
      <w:szCs w:val="28"/>
    </w:rPr>
  </w:style>
  <w:style w:type="character" w:customStyle="1" w:styleId="42">
    <w:name w:val="Заголовок 4 Знак"/>
    <w:basedOn w:val="a8"/>
    <w:link w:val="41"/>
    <w:rsid w:val="0088130B"/>
    <w:rPr>
      <w:rFonts w:ascii="Times New Roman" w:eastAsia="Times New Roman" w:hAnsi="Times New Roman"/>
      <w:sz w:val="28"/>
      <w:szCs w:val="28"/>
    </w:rPr>
  </w:style>
  <w:style w:type="character" w:customStyle="1" w:styleId="52">
    <w:name w:val="Заголовок 5 Знак"/>
    <w:basedOn w:val="a8"/>
    <w:link w:val="51"/>
    <w:rsid w:val="0088130B"/>
    <w:rPr>
      <w:rFonts w:ascii="Times New Roman" w:eastAsia="Times New Roman" w:hAnsi="Times New Roman"/>
      <w:sz w:val="21"/>
      <w:szCs w:val="24"/>
    </w:rPr>
  </w:style>
  <w:style w:type="character" w:customStyle="1" w:styleId="60">
    <w:name w:val="Заголовок 6 Знак"/>
    <w:basedOn w:val="a8"/>
    <w:link w:val="6"/>
    <w:rsid w:val="0088130B"/>
    <w:rPr>
      <w:rFonts w:ascii="Arial" w:eastAsia="Times New Roman" w:hAnsi="Arial"/>
      <w:i/>
      <w:sz w:val="22"/>
      <w:szCs w:val="24"/>
    </w:rPr>
  </w:style>
  <w:style w:type="character" w:customStyle="1" w:styleId="70">
    <w:name w:val="Заголовок 7 Знак"/>
    <w:basedOn w:val="a8"/>
    <w:link w:val="7"/>
    <w:rsid w:val="0088130B"/>
    <w:rPr>
      <w:rFonts w:ascii="Arial" w:eastAsia="Times New Roman" w:hAnsi="Arial"/>
      <w:sz w:val="24"/>
      <w:szCs w:val="24"/>
    </w:rPr>
  </w:style>
  <w:style w:type="character" w:customStyle="1" w:styleId="80">
    <w:name w:val="Заголовок 8 Знак"/>
    <w:basedOn w:val="a8"/>
    <w:link w:val="8"/>
    <w:rsid w:val="0088130B"/>
    <w:rPr>
      <w:rFonts w:ascii="Arial" w:eastAsia="Times New Roman" w:hAnsi="Arial"/>
      <w:i/>
      <w:sz w:val="24"/>
      <w:szCs w:val="24"/>
    </w:rPr>
  </w:style>
  <w:style w:type="character" w:customStyle="1" w:styleId="90">
    <w:name w:val="Заголовок 9 Знак"/>
    <w:basedOn w:val="a8"/>
    <w:link w:val="9"/>
    <w:rsid w:val="0088130B"/>
    <w:rPr>
      <w:rFonts w:ascii="Arial" w:eastAsia="Times New Roman" w:hAnsi="Arial"/>
      <w:i/>
      <w:sz w:val="18"/>
      <w:szCs w:val="24"/>
    </w:rPr>
  </w:style>
  <w:style w:type="paragraph" w:styleId="12">
    <w:name w:val="toc 1"/>
    <w:basedOn w:val="a7"/>
    <w:next w:val="a7"/>
    <w:autoRedefine/>
    <w:uiPriority w:val="39"/>
    <w:rsid w:val="005A091F"/>
    <w:pPr>
      <w:tabs>
        <w:tab w:val="left" w:pos="567"/>
        <w:tab w:val="right" w:leader="dot" w:pos="9356"/>
      </w:tabs>
      <w:spacing w:before="100" w:beforeAutospacing="1" w:after="100" w:afterAutospacing="1"/>
      <w:ind w:left="567" w:right="567" w:hanging="567"/>
    </w:pPr>
    <w:rPr>
      <w:b/>
      <w:bCs/>
      <w:sz w:val="28"/>
    </w:rPr>
  </w:style>
  <w:style w:type="paragraph" w:customStyle="1" w:styleId="afe">
    <w:name w:val="Обычный без отступов"/>
    <w:basedOn w:val="a7"/>
    <w:semiHidden/>
    <w:rsid w:val="005A091F"/>
  </w:style>
  <w:style w:type="paragraph" w:customStyle="1" w:styleId="af9">
    <w:name w:val="Название документа"/>
    <w:basedOn w:val="a7"/>
    <w:autoRedefine/>
    <w:semiHidden/>
    <w:locked/>
    <w:rsid w:val="005A091F"/>
    <w:pPr>
      <w:pBdr>
        <w:bottom w:val="single" w:sz="4" w:space="1" w:color="auto"/>
      </w:pBdr>
      <w:tabs>
        <w:tab w:val="left" w:pos="720"/>
      </w:tabs>
      <w:spacing w:before="120" w:after="120"/>
      <w:ind w:left="100"/>
      <w:jc w:val="center"/>
    </w:pPr>
    <w:rPr>
      <w:b/>
      <w:caps/>
      <w:sz w:val="28"/>
    </w:rPr>
  </w:style>
  <w:style w:type="paragraph" w:styleId="24">
    <w:name w:val="toc 2"/>
    <w:basedOn w:val="a7"/>
    <w:next w:val="a7"/>
    <w:autoRedefine/>
    <w:uiPriority w:val="39"/>
    <w:semiHidden/>
    <w:rsid w:val="005A091F"/>
    <w:pPr>
      <w:tabs>
        <w:tab w:val="left" w:pos="851"/>
        <w:tab w:val="right" w:leader="dot" w:pos="9356"/>
      </w:tabs>
      <w:ind w:left="851" w:right="567" w:hanging="567"/>
      <w:outlineLvl w:val="0"/>
    </w:pPr>
    <w:rPr>
      <w:sz w:val="28"/>
    </w:rPr>
  </w:style>
  <w:style w:type="paragraph" w:styleId="33">
    <w:name w:val="toc 3"/>
    <w:basedOn w:val="a7"/>
    <w:next w:val="a7"/>
    <w:autoRedefine/>
    <w:uiPriority w:val="39"/>
    <w:rsid w:val="005A091F"/>
    <w:pPr>
      <w:tabs>
        <w:tab w:val="right" w:leader="dot" w:pos="9356"/>
      </w:tabs>
      <w:ind w:left="1701" w:right="567" w:hanging="1701"/>
    </w:pPr>
    <w:rPr>
      <w:rFonts w:cs="Arial"/>
      <w:bCs/>
      <w:sz w:val="28"/>
    </w:rPr>
  </w:style>
  <w:style w:type="paragraph" w:styleId="43">
    <w:name w:val="toc 4"/>
    <w:basedOn w:val="a7"/>
    <w:next w:val="a7"/>
    <w:autoRedefine/>
    <w:semiHidden/>
    <w:rsid w:val="005A091F"/>
    <w:pPr>
      <w:ind w:left="600"/>
    </w:pPr>
    <w:rPr>
      <w:szCs w:val="21"/>
    </w:rPr>
  </w:style>
  <w:style w:type="paragraph" w:styleId="53">
    <w:name w:val="toc 5"/>
    <w:basedOn w:val="a7"/>
    <w:next w:val="a7"/>
    <w:autoRedefine/>
    <w:semiHidden/>
    <w:rsid w:val="005A091F"/>
    <w:pPr>
      <w:ind w:left="800"/>
    </w:pPr>
    <w:rPr>
      <w:szCs w:val="21"/>
    </w:rPr>
  </w:style>
  <w:style w:type="paragraph" w:styleId="61">
    <w:name w:val="toc 6"/>
    <w:basedOn w:val="a7"/>
    <w:next w:val="a7"/>
    <w:autoRedefine/>
    <w:semiHidden/>
    <w:rsid w:val="005A091F"/>
    <w:pPr>
      <w:ind w:left="1000"/>
    </w:pPr>
    <w:rPr>
      <w:szCs w:val="21"/>
    </w:rPr>
  </w:style>
  <w:style w:type="paragraph" w:styleId="71">
    <w:name w:val="toc 7"/>
    <w:basedOn w:val="a7"/>
    <w:next w:val="a7"/>
    <w:autoRedefine/>
    <w:semiHidden/>
    <w:rsid w:val="005A091F"/>
    <w:pPr>
      <w:ind w:left="1200"/>
    </w:pPr>
    <w:rPr>
      <w:szCs w:val="21"/>
    </w:rPr>
  </w:style>
  <w:style w:type="paragraph" w:styleId="81">
    <w:name w:val="toc 8"/>
    <w:basedOn w:val="a7"/>
    <w:next w:val="a7"/>
    <w:autoRedefine/>
    <w:semiHidden/>
    <w:rsid w:val="005A091F"/>
    <w:pPr>
      <w:ind w:left="1400"/>
    </w:pPr>
    <w:rPr>
      <w:szCs w:val="21"/>
    </w:rPr>
  </w:style>
  <w:style w:type="character" w:styleId="aff">
    <w:name w:val="page number"/>
    <w:semiHidden/>
    <w:rsid w:val="005A091F"/>
    <w:rPr>
      <w:rFonts w:ascii="Arial" w:hAnsi="Arial"/>
      <w:dstrike w:val="0"/>
      <w:sz w:val="20"/>
      <w:vertAlign w:val="baseline"/>
    </w:rPr>
  </w:style>
  <w:style w:type="paragraph" w:styleId="aff0">
    <w:name w:val="caption"/>
    <w:basedOn w:val="a7"/>
    <w:next w:val="a7"/>
    <w:autoRedefine/>
    <w:qFormat/>
    <w:rsid w:val="005A091F"/>
    <w:pPr>
      <w:spacing w:before="480"/>
      <w:jc w:val="center"/>
    </w:pPr>
    <w:rPr>
      <w:b/>
      <w:bCs/>
      <w:sz w:val="28"/>
      <w:szCs w:val="28"/>
    </w:rPr>
  </w:style>
  <w:style w:type="paragraph" w:styleId="91">
    <w:name w:val="toc 9"/>
    <w:basedOn w:val="a7"/>
    <w:next w:val="a7"/>
    <w:autoRedefine/>
    <w:semiHidden/>
    <w:rsid w:val="005A091F"/>
    <w:pPr>
      <w:ind w:left="1600"/>
    </w:pPr>
    <w:rPr>
      <w:szCs w:val="21"/>
    </w:rPr>
  </w:style>
  <w:style w:type="paragraph" w:styleId="a6">
    <w:name w:val="List Number"/>
    <w:basedOn w:val="a7"/>
    <w:autoRedefine/>
    <w:semiHidden/>
    <w:rsid w:val="005A091F"/>
    <w:pPr>
      <w:numPr>
        <w:numId w:val="7"/>
      </w:numPr>
    </w:pPr>
  </w:style>
  <w:style w:type="paragraph" w:customStyle="1" w:styleId="aff1">
    <w:name w:val="Обычный по центру"/>
    <w:basedOn w:val="a7"/>
    <w:autoRedefine/>
    <w:semiHidden/>
    <w:rsid w:val="005A091F"/>
    <w:pPr>
      <w:tabs>
        <w:tab w:val="left" w:pos="1276"/>
      </w:tabs>
      <w:spacing w:before="240"/>
      <w:ind w:left="1276" w:right="1593"/>
      <w:jc w:val="center"/>
    </w:pPr>
    <w:rPr>
      <w:rFonts w:cs="Arial"/>
      <w:color w:val="000000"/>
      <w:sz w:val="16"/>
    </w:rPr>
  </w:style>
  <w:style w:type="paragraph" w:styleId="aff2">
    <w:name w:val="Body Text Indent"/>
    <w:basedOn w:val="a7"/>
    <w:link w:val="aff3"/>
    <w:autoRedefine/>
    <w:rsid w:val="005A091F"/>
    <w:pPr>
      <w:suppressAutoHyphens/>
      <w:spacing w:before="60" w:after="60"/>
      <w:ind w:firstLine="709"/>
      <w:jc w:val="both"/>
    </w:pPr>
    <w:rPr>
      <w:sz w:val="28"/>
      <w:szCs w:val="28"/>
    </w:rPr>
  </w:style>
  <w:style w:type="character" w:customStyle="1" w:styleId="aff3">
    <w:name w:val="Основной текст с отступом Знак"/>
    <w:basedOn w:val="a8"/>
    <w:link w:val="aff2"/>
    <w:rsid w:val="0088130B"/>
    <w:rPr>
      <w:rFonts w:ascii="Times New Roman" w:eastAsia="Times New Roman" w:hAnsi="Times New Roman"/>
      <w:sz w:val="28"/>
      <w:szCs w:val="28"/>
    </w:rPr>
  </w:style>
  <w:style w:type="paragraph" w:customStyle="1" w:styleId="HeadFirstPage">
    <w:name w:val="Head First Page"/>
    <w:basedOn w:val="a7"/>
    <w:semiHidden/>
    <w:locked/>
    <w:rsid w:val="005A091F"/>
    <w:pPr>
      <w:spacing w:before="440"/>
      <w:jc w:val="center"/>
    </w:pPr>
    <w:rPr>
      <w:b/>
      <w:bCs/>
      <w:spacing w:val="-5"/>
      <w:sz w:val="32"/>
    </w:rPr>
  </w:style>
  <w:style w:type="character" w:styleId="aff4">
    <w:name w:val="Hyperlink"/>
    <w:uiPriority w:val="99"/>
    <w:rsid w:val="005A091F"/>
    <w:rPr>
      <w:color w:val="auto"/>
      <w:u w:val="none"/>
    </w:rPr>
  </w:style>
  <w:style w:type="paragraph" w:styleId="aff5">
    <w:name w:val="Normal (Web)"/>
    <w:basedOn w:val="a7"/>
    <w:semiHidden/>
    <w:rsid w:val="005A091F"/>
    <w:pPr>
      <w:spacing w:before="100" w:beforeAutospacing="1" w:after="100" w:afterAutospacing="1"/>
      <w:ind w:left="567"/>
    </w:pPr>
    <w:rPr>
      <w:rFonts w:eastAsia="Arial Unicode MS" w:cs="Arial"/>
      <w:color w:val="000000"/>
    </w:rPr>
  </w:style>
  <w:style w:type="paragraph" w:styleId="aff6">
    <w:name w:val="List"/>
    <w:basedOn w:val="a7"/>
    <w:semiHidden/>
    <w:rsid w:val="005A091F"/>
    <w:pPr>
      <w:ind w:left="851" w:hanging="284"/>
    </w:pPr>
  </w:style>
  <w:style w:type="paragraph" w:styleId="a4">
    <w:name w:val="List Bullet"/>
    <w:basedOn w:val="a7"/>
    <w:autoRedefine/>
    <w:rsid w:val="005A091F"/>
    <w:pPr>
      <w:numPr>
        <w:numId w:val="8"/>
      </w:numPr>
      <w:tabs>
        <w:tab w:val="clear" w:pos="1134"/>
        <w:tab w:val="left" w:pos="1418"/>
      </w:tabs>
      <w:suppressAutoHyphens/>
      <w:ind w:left="0" w:firstLine="709"/>
      <w:jc w:val="both"/>
    </w:pPr>
    <w:rPr>
      <w:sz w:val="28"/>
    </w:rPr>
  </w:style>
  <w:style w:type="paragraph" w:customStyle="1" w:styleId="13">
    <w:name w:val="Текст 1"/>
    <w:basedOn w:val="20"/>
    <w:semiHidden/>
    <w:locked/>
    <w:rsid w:val="005A091F"/>
    <w:pPr>
      <w:widowControl w:val="0"/>
      <w:tabs>
        <w:tab w:val="num" w:pos="1620"/>
      </w:tabs>
      <w:overflowPunct w:val="0"/>
      <w:autoSpaceDE w:val="0"/>
      <w:autoSpaceDN w:val="0"/>
      <w:adjustRightInd w:val="0"/>
      <w:spacing w:after="60"/>
      <w:ind w:left="1332" w:hanging="432"/>
      <w:textAlignment w:val="baseline"/>
    </w:pPr>
    <w:rPr>
      <w:rFonts w:cs="Arial"/>
      <w:b w:val="0"/>
      <w:sz w:val="20"/>
    </w:rPr>
  </w:style>
  <w:style w:type="paragraph" w:customStyle="1" w:styleId="34">
    <w:name w:val="Текст 3"/>
    <w:basedOn w:val="41"/>
    <w:semiHidden/>
    <w:locked/>
    <w:rsid w:val="005A091F"/>
    <w:pPr>
      <w:widowControl w:val="0"/>
      <w:tabs>
        <w:tab w:val="left" w:pos="1701"/>
        <w:tab w:val="num" w:pos="2101"/>
      </w:tabs>
      <w:overflowPunct w:val="0"/>
      <w:autoSpaceDE w:val="0"/>
      <w:autoSpaceDN w:val="0"/>
      <w:adjustRightInd w:val="0"/>
      <w:ind w:left="1758" w:hanging="737"/>
      <w:textAlignment w:val="baseline"/>
    </w:pPr>
    <w:rPr>
      <w:sz w:val="24"/>
    </w:rPr>
  </w:style>
  <w:style w:type="paragraph" w:customStyle="1" w:styleId="a5">
    <w:name w:val="Обычный нумерованный"/>
    <w:basedOn w:val="31"/>
    <w:semiHidden/>
    <w:rsid w:val="005A091F"/>
    <w:pPr>
      <w:numPr>
        <w:numId w:val="2"/>
      </w:numPr>
    </w:pPr>
    <w:rPr>
      <w:b/>
      <w:iCs/>
    </w:rPr>
  </w:style>
  <w:style w:type="paragraph" w:styleId="35">
    <w:name w:val="Body Text 3"/>
    <w:basedOn w:val="a7"/>
    <w:link w:val="36"/>
    <w:semiHidden/>
    <w:rsid w:val="005A091F"/>
    <w:pPr>
      <w:jc w:val="center"/>
    </w:pPr>
    <w:rPr>
      <w:rFonts w:cs="Arial"/>
      <w:b/>
      <w:bCs/>
      <w:color w:val="000000"/>
      <w:sz w:val="16"/>
      <w:szCs w:val="36"/>
    </w:rPr>
  </w:style>
  <w:style w:type="character" w:customStyle="1" w:styleId="36">
    <w:name w:val="Основной текст 3 Знак"/>
    <w:basedOn w:val="a8"/>
    <w:link w:val="35"/>
    <w:semiHidden/>
    <w:rsid w:val="0088130B"/>
    <w:rPr>
      <w:rFonts w:ascii="Times New Roman" w:eastAsia="Times New Roman" w:hAnsi="Times New Roman" w:cs="Arial"/>
      <w:b/>
      <w:bCs/>
      <w:color w:val="000000"/>
      <w:sz w:val="16"/>
      <w:szCs w:val="36"/>
    </w:rPr>
  </w:style>
  <w:style w:type="paragraph" w:styleId="aff7">
    <w:name w:val="footnote text"/>
    <w:basedOn w:val="a7"/>
    <w:link w:val="aff8"/>
    <w:semiHidden/>
    <w:rsid w:val="005A091F"/>
    <w:pPr>
      <w:jc w:val="both"/>
    </w:pPr>
    <w:rPr>
      <w:sz w:val="20"/>
    </w:rPr>
  </w:style>
  <w:style w:type="character" w:customStyle="1" w:styleId="aff8">
    <w:name w:val="Текст сноски Знак"/>
    <w:basedOn w:val="a8"/>
    <w:link w:val="aff7"/>
    <w:semiHidden/>
    <w:rsid w:val="0088130B"/>
    <w:rPr>
      <w:rFonts w:ascii="Times New Roman" w:eastAsia="Times New Roman" w:hAnsi="Times New Roman"/>
      <w:szCs w:val="24"/>
    </w:rPr>
  </w:style>
  <w:style w:type="paragraph" w:styleId="25">
    <w:name w:val="List Bullet 2"/>
    <w:basedOn w:val="a7"/>
    <w:semiHidden/>
    <w:rsid w:val="005A091F"/>
    <w:pPr>
      <w:ind w:left="850" w:hanging="283"/>
    </w:pPr>
  </w:style>
  <w:style w:type="character" w:styleId="aff9">
    <w:name w:val="FollowedHyperlink"/>
    <w:semiHidden/>
    <w:rsid w:val="005A091F"/>
    <w:rPr>
      <w:color w:val="800080"/>
      <w:u w:val="single"/>
    </w:rPr>
  </w:style>
  <w:style w:type="paragraph" w:styleId="affa">
    <w:name w:val="Body Text"/>
    <w:basedOn w:val="a7"/>
    <w:link w:val="affb"/>
    <w:semiHidden/>
    <w:rsid w:val="005A091F"/>
    <w:pPr>
      <w:spacing w:after="120"/>
    </w:pPr>
  </w:style>
  <w:style w:type="character" w:customStyle="1" w:styleId="affb">
    <w:name w:val="Основной текст Знак"/>
    <w:basedOn w:val="a8"/>
    <w:link w:val="affa"/>
    <w:semiHidden/>
    <w:rsid w:val="0088130B"/>
    <w:rPr>
      <w:rFonts w:ascii="Times New Roman" w:eastAsia="Times New Roman" w:hAnsi="Times New Roman"/>
      <w:sz w:val="24"/>
      <w:szCs w:val="24"/>
    </w:rPr>
  </w:style>
  <w:style w:type="paragraph" w:customStyle="1" w:styleId="affc">
    <w:name w:val="Приложение"/>
    <w:basedOn w:val="a7"/>
    <w:rsid w:val="005A091F"/>
    <w:pPr>
      <w:suppressAutoHyphens/>
      <w:ind w:firstLine="6237"/>
      <w:jc w:val="center"/>
    </w:pPr>
    <w:rPr>
      <w:b/>
      <w:bCs/>
      <w:sz w:val="28"/>
    </w:rPr>
  </w:style>
  <w:style w:type="character" w:styleId="affd">
    <w:name w:val="footnote reference"/>
    <w:semiHidden/>
    <w:rsid w:val="005A091F"/>
    <w:rPr>
      <w:vertAlign w:val="superscript"/>
    </w:rPr>
  </w:style>
  <w:style w:type="character" w:styleId="affe">
    <w:name w:val="Emphasis"/>
    <w:qFormat/>
    <w:rsid w:val="005A091F"/>
    <w:rPr>
      <w:i/>
      <w:iCs/>
    </w:rPr>
  </w:style>
  <w:style w:type="paragraph" w:customStyle="1" w:styleId="26">
    <w:name w:val="Текст 2"/>
    <w:basedOn w:val="31"/>
    <w:semiHidden/>
    <w:locked/>
    <w:rsid w:val="005A091F"/>
    <w:pPr>
      <w:widowControl w:val="0"/>
      <w:overflowPunct w:val="0"/>
      <w:autoSpaceDE w:val="0"/>
      <w:autoSpaceDN w:val="0"/>
      <w:adjustRightInd w:val="0"/>
      <w:ind w:left="993" w:hanging="567"/>
      <w:textAlignment w:val="baseline"/>
    </w:pPr>
    <w:rPr>
      <w:sz w:val="24"/>
    </w:rPr>
  </w:style>
  <w:style w:type="paragraph" w:styleId="27">
    <w:name w:val="Body Text Indent 2"/>
    <w:basedOn w:val="a7"/>
    <w:link w:val="28"/>
    <w:semiHidden/>
    <w:rsid w:val="005A091F"/>
    <w:pPr>
      <w:ind w:left="600"/>
    </w:pPr>
  </w:style>
  <w:style w:type="character" w:customStyle="1" w:styleId="28">
    <w:name w:val="Основной текст с отступом 2 Знак"/>
    <w:basedOn w:val="a8"/>
    <w:link w:val="27"/>
    <w:semiHidden/>
    <w:rsid w:val="0088130B"/>
    <w:rPr>
      <w:rFonts w:ascii="Times New Roman" w:eastAsia="Times New Roman" w:hAnsi="Times New Roman"/>
      <w:sz w:val="24"/>
      <w:szCs w:val="24"/>
    </w:rPr>
  </w:style>
  <w:style w:type="paragraph" w:customStyle="1" w:styleId="Simple">
    <w:name w:val="Simple"/>
    <w:basedOn w:val="a7"/>
    <w:semiHidden/>
    <w:locked/>
    <w:rsid w:val="005A091F"/>
    <w:rPr>
      <w:spacing w:val="-5"/>
    </w:rPr>
  </w:style>
  <w:style w:type="paragraph" w:customStyle="1" w:styleId="afff">
    <w:name w:val="Заголовки таблиц"/>
    <w:basedOn w:val="a7"/>
    <w:semiHidden/>
    <w:locked/>
    <w:rsid w:val="005A091F"/>
    <w:pPr>
      <w:widowControl w:val="0"/>
      <w:tabs>
        <w:tab w:val="left" w:leader="underscore" w:pos="9639"/>
      </w:tabs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 w:val="18"/>
    </w:rPr>
  </w:style>
  <w:style w:type="paragraph" w:styleId="afff0">
    <w:name w:val="Document Map"/>
    <w:basedOn w:val="a7"/>
    <w:link w:val="afff1"/>
    <w:semiHidden/>
    <w:rsid w:val="005A091F"/>
    <w:pPr>
      <w:shd w:val="clear" w:color="auto" w:fill="000080"/>
    </w:pPr>
    <w:rPr>
      <w:rFonts w:ascii="Tahoma" w:hAnsi="Tahoma" w:cs="Tahoma"/>
    </w:rPr>
  </w:style>
  <w:style w:type="character" w:customStyle="1" w:styleId="afff1">
    <w:name w:val="Схема документа Знак"/>
    <w:basedOn w:val="a8"/>
    <w:link w:val="afff0"/>
    <w:semiHidden/>
    <w:rsid w:val="0088130B"/>
    <w:rPr>
      <w:rFonts w:ascii="Tahoma" w:eastAsia="Times New Roman" w:hAnsi="Tahoma" w:cs="Tahoma"/>
      <w:sz w:val="24"/>
      <w:szCs w:val="24"/>
      <w:shd w:val="clear" w:color="auto" w:fill="000080"/>
    </w:rPr>
  </w:style>
  <w:style w:type="paragraph" w:customStyle="1" w:styleId="a">
    <w:name w:val="Заг_Предлож"/>
    <w:basedOn w:val="a7"/>
    <w:semiHidden/>
    <w:locked/>
    <w:rsid w:val="005A091F"/>
    <w:pPr>
      <w:numPr>
        <w:numId w:val="9"/>
      </w:numPr>
      <w:tabs>
        <w:tab w:val="left" w:pos="567"/>
      </w:tabs>
    </w:pPr>
    <w:rPr>
      <w:b/>
      <w:bCs/>
      <w:spacing w:val="4"/>
      <w:kern w:val="36"/>
      <w:sz w:val="28"/>
      <w:szCs w:val="28"/>
      <w:lang w:eastAsia="en-US"/>
    </w:rPr>
  </w:style>
  <w:style w:type="paragraph" w:customStyle="1" w:styleId="410">
    <w:name w:val="Стиль Заголовок 4 + влево После:  1 пт"/>
    <w:basedOn w:val="41"/>
    <w:semiHidden/>
    <w:locked/>
    <w:rsid w:val="005A091F"/>
    <w:pPr>
      <w:tabs>
        <w:tab w:val="num" w:pos="900"/>
      </w:tabs>
      <w:spacing w:after="20"/>
      <w:ind w:left="900" w:hanging="360"/>
    </w:pPr>
    <w:rPr>
      <w:rFonts w:ascii="Tahoma" w:hAnsi="Tahoma"/>
      <w:sz w:val="20"/>
    </w:rPr>
  </w:style>
  <w:style w:type="character" w:customStyle="1" w:styleId="411pt">
    <w:name w:val="Стиль Заголовок 4 + 11 pt Знак Знак Знак"/>
    <w:semiHidden/>
    <w:locked/>
    <w:rsid w:val="005A091F"/>
    <w:rPr>
      <w:rFonts w:ascii="Tahoma" w:hAnsi="Tahoma"/>
      <w:sz w:val="22"/>
      <w:lang w:val="ru-RU" w:eastAsia="ru-RU" w:bidi="ar-SA"/>
    </w:rPr>
  </w:style>
  <w:style w:type="paragraph" w:customStyle="1" w:styleId="a3">
    <w:name w:val="Текст О пер"/>
    <w:basedOn w:val="a7"/>
    <w:semiHidden/>
    <w:locked/>
    <w:rsid w:val="005A091F"/>
    <w:pPr>
      <w:numPr>
        <w:numId w:val="10"/>
      </w:numPr>
      <w:tabs>
        <w:tab w:val="clear" w:pos="1260"/>
        <w:tab w:val="num" w:pos="1276"/>
      </w:tabs>
      <w:spacing w:before="20"/>
      <w:ind w:left="1276" w:hanging="283"/>
    </w:pPr>
  </w:style>
  <w:style w:type="paragraph" w:customStyle="1" w:styleId="22">
    <w:name w:val="МС2"/>
    <w:basedOn w:val="a7"/>
    <w:semiHidden/>
    <w:locked/>
    <w:rsid w:val="005A091F"/>
    <w:pPr>
      <w:numPr>
        <w:numId w:val="11"/>
      </w:numPr>
      <w:tabs>
        <w:tab w:val="clear" w:pos="1647"/>
        <w:tab w:val="left" w:pos="1701"/>
      </w:tabs>
      <w:ind w:left="1701"/>
    </w:pPr>
  </w:style>
  <w:style w:type="paragraph" w:customStyle="1" w:styleId="afff2">
    <w:name w:val="Текст раздела"/>
    <w:basedOn w:val="20"/>
    <w:rsid w:val="005A091F"/>
    <w:pPr>
      <w:spacing w:after="60"/>
    </w:pPr>
    <w:rPr>
      <w:b w:val="0"/>
    </w:rPr>
  </w:style>
  <w:style w:type="paragraph" w:customStyle="1" w:styleId="21">
    <w:name w:val="2"/>
    <w:basedOn w:val="a7"/>
    <w:semiHidden/>
    <w:locked/>
    <w:rsid w:val="005A091F"/>
    <w:pPr>
      <w:keepNext/>
      <w:numPr>
        <w:ilvl w:val="1"/>
        <w:numId w:val="1"/>
      </w:numPr>
      <w:spacing w:before="60" w:after="60"/>
    </w:pPr>
    <w:rPr>
      <w:sz w:val="28"/>
      <w:szCs w:val="28"/>
    </w:rPr>
  </w:style>
  <w:style w:type="paragraph" w:customStyle="1" w:styleId="afff3">
    <w:name w:val="Табл текст"/>
    <w:link w:val="afff4"/>
    <w:autoRedefine/>
    <w:rsid w:val="005A091F"/>
    <w:pPr>
      <w:suppressAutoHyphens/>
      <w:spacing w:before="60" w:after="60"/>
      <w:jc w:val="both"/>
    </w:pPr>
    <w:rPr>
      <w:rFonts w:ascii="Times New Roman" w:eastAsia="Times New Roman" w:hAnsi="Times New Roman"/>
      <w:sz w:val="26"/>
    </w:rPr>
  </w:style>
  <w:style w:type="character" w:styleId="afff5">
    <w:name w:val="endnote reference"/>
    <w:semiHidden/>
    <w:rsid w:val="005A091F"/>
    <w:rPr>
      <w:rFonts w:ascii="Tahoma" w:hAnsi="Tahoma"/>
      <w:sz w:val="22"/>
    </w:rPr>
  </w:style>
  <w:style w:type="paragraph" w:customStyle="1" w:styleId="afff6">
    <w:name w:val="Комментарий"/>
    <w:basedOn w:val="afff7"/>
    <w:autoRedefine/>
    <w:semiHidden/>
    <w:locked/>
    <w:rsid w:val="005A091F"/>
  </w:style>
  <w:style w:type="paragraph" w:styleId="afff7">
    <w:name w:val="Plain Text"/>
    <w:basedOn w:val="a7"/>
    <w:link w:val="afff8"/>
    <w:semiHidden/>
    <w:rsid w:val="005A091F"/>
    <w:rPr>
      <w:rFonts w:ascii="Courier New" w:hAnsi="Courier New" w:cs="Courier New"/>
      <w:sz w:val="20"/>
      <w:szCs w:val="20"/>
    </w:rPr>
  </w:style>
  <w:style w:type="character" w:customStyle="1" w:styleId="afff8">
    <w:name w:val="Текст Знак"/>
    <w:basedOn w:val="a8"/>
    <w:link w:val="afff7"/>
    <w:semiHidden/>
    <w:rsid w:val="0088130B"/>
    <w:rPr>
      <w:rFonts w:ascii="Courier New" w:eastAsia="Times New Roman" w:hAnsi="Courier New" w:cs="Courier New"/>
    </w:rPr>
  </w:style>
  <w:style w:type="paragraph" w:customStyle="1" w:styleId="ConsPlusTitle">
    <w:name w:val="ConsPlusTitle"/>
    <w:semiHidden/>
    <w:locked/>
    <w:rsid w:val="005A091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fff9">
    <w:name w:val="Буквенный список"/>
    <w:basedOn w:val="41"/>
    <w:rsid w:val="005A091F"/>
    <w:pPr>
      <w:tabs>
        <w:tab w:val="left" w:pos="1418"/>
      </w:tabs>
      <w:suppressAutoHyphens/>
    </w:pPr>
  </w:style>
  <w:style w:type="paragraph" w:customStyle="1" w:styleId="afffa">
    <w:name w:val="Текст пункта"/>
    <w:basedOn w:val="31"/>
    <w:rsid w:val="005A091F"/>
    <w:pPr>
      <w:tabs>
        <w:tab w:val="clear" w:pos="1609"/>
        <w:tab w:val="left" w:pos="1418"/>
      </w:tabs>
      <w:suppressAutoHyphens/>
      <w:spacing w:before="60" w:after="60"/>
    </w:pPr>
  </w:style>
  <w:style w:type="numbering" w:styleId="111111">
    <w:name w:val="Outline List 2"/>
    <w:basedOn w:val="aa"/>
    <w:semiHidden/>
    <w:rsid w:val="005A091F"/>
    <w:pPr>
      <w:numPr>
        <w:numId w:val="20"/>
      </w:numPr>
    </w:pPr>
  </w:style>
  <w:style w:type="numbering" w:styleId="1ai">
    <w:name w:val="Outline List 1"/>
    <w:basedOn w:val="aa"/>
    <w:semiHidden/>
    <w:rsid w:val="005A091F"/>
    <w:pPr>
      <w:numPr>
        <w:numId w:val="21"/>
      </w:numPr>
    </w:pPr>
  </w:style>
  <w:style w:type="paragraph" w:styleId="HTML">
    <w:name w:val="HTML Address"/>
    <w:basedOn w:val="a7"/>
    <w:link w:val="HTML0"/>
    <w:semiHidden/>
    <w:rsid w:val="005A091F"/>
    <w:rPr>
      <w:i/>
      <w:iCs/>
    </w:rPr>
  </w:style>
  <w:style w:type="character" w:customStyle="1" w:styleId="HTML0">
    <w:name w:val="Адрес HTML Знак"/>
    <w:basedOn w:val="a8"/>
    <w:link w:val="HTML"/>
    <w:semiHidden/>
    <w:rsid w:val="0088130B"/>
    <w:rPr>
      <w:rFonts w:ascii="Times New Roman" w:eastAsia="Times New Roman" w:hAnsi="Times New Roman"/>
      <w:i/>
      <w:iCs/>
      <w:sz w:val="24"/>
      <w:szCs w:val="24"/>
    </w:rPr>
  </w:style>
  <w:style w:type="paragraph" w:styleId="afffb">
    <w:name w:val="envelope address"/>
    <w:basedOn w:val="a7"/>
    <w:semiHidden/>
    <w:rsid w:val="005A091F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8"/>
    <w:semiHidden/>
    <w:rsid w:val="005A091F"/>
  </w:style>
  <w:style w:type="table" w:styleId="-1">
    <w:name w:val="Table Web 1"/>
    <w:basedOn w:val="a9"/>
    <w:semiHidden/>
    <w:rsid w:val="005A091F"/>
    <w:rPr>
      <w:rFonts w:ascii="Times New Roman CYR" w:eastAsia="Times New Roman" w:hAnsi="Times New Roman CYR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9"/>
    <w:semiHidden/>
    <w:rsid w:val="005A091F"/>
    <w:rPr>
      <w:rFonts w:ascii="Times New Roman CYR" w:eastAsia="Times New Roman" w:hAnsi="Times New Roman CYR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9"/>
    <w:semiHidden/>
    <w:rsid w:val="005A091F"/>
    <w:rPr>
      <w:rFonts w:ascii="Times New Roman CYR" w:eastAsia="Times New Roman" w:hAnsi="Times New Roman CYR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c">
    <w:name w:val="Date"/>
    <w:basedOn w:val="a7"/>
    <w:next w:val="a7"/>
    <w:link w:val="afffd"/>
    <w:semiHidden/>
    <w:rsid w:val="005A091F"/>
  </w:style>
  <w:style w:type="character" w:customStyle="1" w:styleId="afffd">
    <w:name w:val="Дата Знак"/>
    <w:basedOn w:val="a8"/>
    <w:link w:val="afffc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afffe">
    <w:name w:val="Note Heading"/>
    <w:basedOn w:val="a7"/>
    <w:next w:val="a7"/>
    <w:link w:val="affff"/>
    <w:semiHidden/>
    <w:rsid w:val="005A091F"/>
  </w:style>
  <w:style w:type="character" w:customStyle="1" w:styleId="affff">
    <w:name w:val="Заголовок записки Знак"/>
    <w:basedOn w:val="a8"/>
    <w:link w:val="afffe"/>
    <w:semiHidden/>
    <w:rsid w:val="0088130B"/>
    <w:rPr>
      <w:rFonts w:ascii="Times New Roman" w:eastAsia="Times New Roman" w:hAnsi="Times New Roman"/>
      <w:sz w:val="24"/>
      <w:szCs w:val="24"/>
    </w:rPr>
  </w:style>
  <w:style w:type="table" w:styleId="affff0">
    <w:name w:val="Table Elegant"/>
    <w:basedOn w:val="a9"/>
    <w:semiHidden/>
    <w:rsid w:val="005A091F"/>
    <w:rPr>
      <w:rFonts w:ascii="Times New Roman CYR" w:eastAsia="Times New Roman" w:hAnsi="Times New Roman CYR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">
    <w:name w:val="Table Subtle 1"/>
    <w:basedOn w:val="a9"/>
    <w:semiHidden/>
    <w:rsid w:val="005A091F"/>
    <w:rPr>
      <w:rFonts w:ascii="Times New Roman CYR" w:eastAsia="Times New Roman" w:hAnsi="Times New Roman CYR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9"/>
    <w:semiHidden/>
    <w:rsid w:val="005A091F"/>
    <w:rPr>
      <w:rFonts w:ascii="Times New Roman CYR" w:eastAsia="Times New Roman" w:hAnsi="Times New Roman CYR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semiHidden/>
    <w:rsid w:val="005A091F"/>
    <w:rPr>
      <w:rFonts w:ascii="Courier New" w:hAnsi="Courier New" w:cs="Courier New"/>
      <w:sz w:val="20"/>
      <w:szCs w:val="20"/>
    </w:rPr>
  </w:style>
  <w:style w:type="table" w:styleId="15">
    <w:name w:val="Table Classic 1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Classic 2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Classic 3"/>
    <w:basedOn w:val="a9"/>
    <w:semiHidden/>
    <w:rsid w:val="005A091F"/>
    <w:rPr>
      <w:rFonts w:ascii="Times New Roman CYR" w:eastAsia="Times New Roman" w:hAnsi="Times New Roman CYR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semiHidden/>
    <w:rsid w:val="005A091F"/>
    <w:rPr>
      <w:rFonts w:ascii="Courier New" w:hAnsi="Courier New" w:cs="Courier New"/>
      <w:sz w:val="20"/>
      <w:szCs w:val="20"/>
    </w:rPr>
  </w:style>
  <w:style w:type="paragraph" w:styleId="affff1">
    <w:name w:val="Body Text First Indent"/>
    <w:basedOn w:val="affa"/>
    <w:link w:val="affff2"/>
    <w:semiHidden/>
    <w:rsid w:val="005A091F"/>
    <w:pPr>
      <w:ind w:firstLine="210"/>
    </w:pPr>
  </w:style>
  <w:style w:type="character" w:customStyle="1" w:styleId="affff2">
    <w:name w:val="Красная строка Знак"/>
    <w:basedOn w:val="affb"/>
    <w:link w:val="affff1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2b">
    <w:name w:val="Body Text First Indent 2"/>
    <w:basedOn w:val="aff2"/>
    <w:link w:val="2c"/>
    <w:semiHidden/>
    <w:rsid w:val="005A091F"/>
    <w:pPr>
      <w:spacing w:before="0" w:after="120"/>
      <w:ind w:left="283" w:firstLine="210"/>
    </w:pPr>
    <w:rPr>
      <w:sz w:val="24"/>
      <w:szCs w:val="24"/>
    </w:rPr>
  </w:style>
  <w:style w:type="character" w:customStyle="1" w:styleId="2c">
    <w:name w:val="Красная строка 2 Знак"/>
    <w:basedOn w:val="aff3"/>
    <w:link w:val="2b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30">
    <w:name w:val="List Bullet 3"/>
    <w:basedOn w:val="a7"/>
    <w:semiHidden/>
    <w:rsid w:val="005A091F"/>
    <w:pPr>
      <w:numPr>
        <w:numId w:val="13"/>
      </w:numPr>
    </w:pPr>
  </w:style>
  <w:style w:type="paragraph" w:styleId="40">
    <w:name w:val="List Bullet 4"/>
    <w:basedOn w:val="a7"/>
    <w:semiHidden/>
    <w:rsid w:val="005A091F"/>
    <w:pPr>
      <w:numPr>
        <w:numId w:val="14"/>
      </w:numPr>
    </w:pPr>
  </w:style>
  <w:style w:type="paragraph" w:styleId="50">
    <w:name w:val="List Bullet 5"/>
    <w:basedOn w:val="a7"/>
    <w:semiHidden/>
    <w:rsid w:val="005A091F"/>
    <w:pPr>
      <w:numPr>
        <w:numId w:val="15"/>
      </w:numPr>
    </w:pPr>
  </w:style>
  <w:style w:type="paragraph" w:styleId="affff3">
    <w:name w:val="Title"/>
    <w:basedOn w:val="a7"/>
    <w:link w:val="affff4"/>
    <w:qFormat/>
    <w:rsid w:val="005A091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fff4">
    <w:name w:val="Название Знак"/>
    <w:basedOn w:val="a8"/>
    <w:link w:val="affff3"/>
    <w:rsid w:val="0088130B"/>
    <w:rPr>
      <w:rFonts w:ascii="Arial" w:eastAsia="Times New Roman" w:hAnsi="Arial" w:cs="Arial"/>
      <w:b/>
      <w:bCs/>
      <w:kern w:val="28"/>
      <w:sz w:val="32"/>
      <w:szCs w:val="32"/>
    </w:rPr>
  </w:style>
  <w:style w:type="character" w:styleId="affff5">
    <w:name w:val="line number"/>
    <w:basedOn w:val="a8"/>
    <w:semiHidden/>
    <w:rsid w:val="005A091F"/>
  </w:style>
  <w:style w:type="paragraph" w:styleId="2">
    <w:name w:val="List Number 2"/>
    <w:basedOn w:val="a7"/>
    <w:semiHidden/>
    <w:rsid w:val="005A091F"/>
    <w:pPr>
      <w:numPr>
        <w:numId w:val="16"/>
      </w:numPr>
    </w:pPr>
  </w:style>
  <w:style w:type="paragraph" w:styleId="3">
    <w:name w:val="List Number 3"/>
    <w:basedOn w:val="a7"/>
    <w:semiHidden/>
    <w:rsid w:val="005A091F"/>
    <w:pPr>
      <w:numPr>
        <w:numId w:val="17"/>
      </w:numPr>
    </w:pPr>
  </w:style>
  <w:style w:type="paragraph" w:styleId="4">
    <w:name w:val="List Number 4"/>
    <w:basedOn w:val="a7"/>
    <w:semiHidden/>
    <w:rsid w:val="005A091F"/>
    <w:pPr>
      <w:numPr>
        <w:numId w:val="18"/>
      </w:numPr>
    </w:pPr>
  </w:style>
  <w:style w:type="paragraph" w:styleId="5">
    <w:name w:val="List Number 5"/>
    <w:basedOn w:val="a7"/>
    <w:semiHidden/>
    <w:rsid w:val="005A091F"/>
    <w:pPr>
      <w:numPr>
        <w:numId w:val="19"/>
      </w:numPr>
    </w:pPr>
  </w:style>
  <w:style w:type="character" w:styleId="HTML4">
    <w:name w:val="HTML Sample"/>
    <w:semiHidden/>
    <w:rsid w:val="005A091F"/>
    <w:rPr>
      <w:rFonts w:ascii="Courier New" w:hAnsi="Courier New" w:cs="Courier New"/>
    </w:rPr>
  </w:style>
  <w:style w:type="paragraph" w:styleId="2d">
    <w:name w:val="envelope return"/>
    <w:basedOn w:val="a7"/>
    <w:semiHidden/>
    <w:rsid w:val="005A091F"/>
    <w:rPr>
      <w:rFonts w:ascii="Arial" w:hAnsi="Arial" w:cs="Arial"/>
      <w:sz w:val="20"/>
      <w:szCs w:val="20"/>
    </w:rPr>
  </w:style>
  <w:style w:type="table" w:styleId="16">
    <w:name w:val="Table 3D effects 1"/>
    <w:basedOn w:val="a9"/>
    <w:semiHidden/>
    <w:rsid w:val="005A091F"/>
    <w:rPr>
      <w:rFonts w:ascii="Times New Roman CYR" w:eastAsia="Times New Roman" w:hAnsi="Times New Roman CYR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3D effects 2"/>
    <w:basedOn w:val="a9"/>
    <w:semiHidden/>
    <w:rsid w:val="005A091F"/>
    <w:rPr>
      <w:rFonts w:ascii="Times New Roman CYR" w:eastAsia="Times New Roman" w:hAnsi="Times New Roman CYR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9"/>
    <w:semiHidden/>
    <w:rsid w:val="005A091F"/>
    <w:rPr>
      <w:rFonts w:ascii="Times New Roman CYR" w:eastAsia="Times New Roman" w:hAnsi="Times New Roman CYR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6">
    <w:name w:val="Normal Indent"/>
    <w:basedOn w:val="a7"/>
    <w:semiHidden/>
    <w:rsid w:val="005A091F"/>
    <w:pPr>
      <w:ind w:left="708"/>
    </w:pPr>
  </w:style>
  <w:style w:type="character" w:styleId="HTML5">
    <w:name w:val="HTML Definition"/>
    <w:semiHidden/>
    <w:rsid w:val="005A091F"/>
    <w:rPr>
      <w:i/>
      <w:iCs/>
    </w:rPr>
  </w:style>
  <w:style w:type="paragraph" w:styleId="2f">
    <w:name w:val="Body Text 2"/>
    <w:basedOn w:val="a7"/>
    <w:link w:val="2f0"/>
    <w:semiHidden/>
    <w:rsid w:val="005A091F"/>
    <w:pPr>
      <w:spacing w:after="120" w:line="480" w:lineRule="auto"/>
    </w:pPr>
  </w:style>
  <w:style w:type="character" w:customStyle="1" w:styleId="2f0">
    <w:name w:val="Основной текст 2 Знак"/>
    <w:basedOn w:val="a8"/>
    <w:link w:val="2f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39">
    <w:name w:val="Body Text Indent 3"/>
    <w:basedOn w:val="a7"/>
    <w:link w:val="3a"/>
    <w:semiHidden/>
    <w:rsid w:val="005A091F"/>
    <w:pPr>
      <w:spacing w:after="120"/>
      <w:ind w:left="283"/>
    </w:pPr>
    <w:rPr>
      <w:sz w:val="16"/>
      <w:szCs w:val="16"/>
    </w:rPr>
  </w:style>
  <w:style w:type="character" w:customStyle="1" w:styleId="3a">
    <w:name w:val="Основной текст с отступом 3 Знак"/>
    <w:basedOn w:val="a8"/>
    <w:link w:val="39"/>
    <w:semiHidden/>
    <w:rsid w:val="0088130B"/>
    <w:rPr>
      <w:rFonts w:ascii="Times New Roman" w:eastAsia="Times New Roman" w:hAnsi="Times New Roman"/>
      <w:sz w:val="16"/>
      <w:szCs w:val="16"/>
    </w:rPr>
  </w:style>
  <w:style w:type="character" w:styleId="HTML6">
    <w:name w:val="HTML Variable"/>
    <w:semiHidden/>
    <w:rsid w:val="005A091F"/>
    <w:rPr>
      <w:i/>
      <w:iCs/>
    </w:rPr>
  </w:style>
  <w:style w:type="character" w:styleId="HTML7">
    <w:name w:val="HTML Typewriter"/>
    <w:semiHidden/>
    <w:rsid w:val="005A091F"/>
    <w:rPr>
      <w:rFonts w:ascii="Courier New" w:hAnsi="Courier New" w:cs="Courier New"/>
      <w:sz w:val="20"/>
      <w:szCs w:val="20"/>
    </w:rPr>
  </w:style>
  <w:style w:type="paragraph" w:styleId="affff7">
    <w:name w:val="Subtitle"/>
    <w:basedOn w:val="a7"/>
    <w:link w:val="affff8"/>
    <w:qFormat/>
    <w:rsid w:val="005A091F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fff8">
    <w:name w:val="Подзаголовок Знак"/>
    <w:basedOn w:val="a8"/>
    <w:link w:val="affff7"/>
    <w:rsid w:val="0088130B"/>
    <w:rPr>
      <w:rFonts w:ascii="Arial" w:eastAsia="Times New Roman" w:hAnsi="Arial" w:cs="Arial"/>
      <w:sz w:val="24"/>
      <w:szCs w:val="24"/>
    </w:rPr>
  </w:style>
  <w:style w:type="paragraph" w:styleId="affff9">
    <w:name w:val="Signature"/>
    <w:basedOn w:val="a7"/>
    <w:link w:val="affffa"/>
    <w:semiHidden/>
    <w:rsid w:val="005A091F"/>
    <w:pPr>
      <w:ind w:left="4252"/>
    </w:pPr>
  </w:style>
  <w:style w:type="character" w:customStyle="1" w:styleId="affffa">
    <w:name w:val="Подпись Знак"/>
    <w:basedOn w:val="a8"/>
    <w:link w:val="affff9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affffb">
    <w:name w:val="Salutation"/>
    <w:basedOn w:val="a7"/>
    <w:next w:val="a7"/>
    <w:link w:val="affffc"/>
    <w:semiHidden/>
    <w:rsid w:val="005A091F"/>
  </w:style>
  <w:style w:type="character" w:customStyle="1" w:styleId="affffc">
    <w:name w:val="Приветствие Знак"/>
    <w:basedOn w:val="a8"/>
    <w:link w:val="affffb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affffd">
    <w:name w:val="List Continue"/>
    <w:basedOn w:val="a7"/>
    <w:semiHidden/>
    <w:rsid w:val="005A091F"/>
    <w:pPr>
      <w:spacing w:after="120"/>
      <w:ind w:left="283"/>
    </w:pPr>
  </w:style>
  <w:style w:type="paragraph" w:styleId="2f1">
    <w:name w:val="List Continue 2"/>
    <w:basedOn w:val="a7"/>
    <w:semiHidden/>
    <w:rsid w:val="005A091F"/>
    <w:pPr>
      <w:spacing w:after="120"/>
      <w:ind w:left="566"/>
    </w:pPr>
  </w:style>
  <w:style w:type="paragraph" w:styleId="3b">
    <w:name w:val="List Continue 3"/>
    <w:basedOn w:val="a7"/>
    <w:semiHidden/>
    <w:rsid w:val="005A091F"/>
    <w:pPr>
      <w:spacing w:after="120"/>
      <w:ind w:left="849"/>
    </w:pPr>
  </w:style>
  <w:style w:type="paragraph" w:styleId="45">
    <w:name w:val="List Continue 4"/>
    <w:basedOn w:val="a7"/>
    <w:semiHidden/>
    <w:rsid w:val="005A091F"/>
    <w:pPr>
      <w:spacing w:after="120"/>
      <w:ind w:left="1132"/>
    </w:pPr>
  </w:style>
  <w:style w:type="paragraph" w:styleId="54">
    <w:name w:val="List Continue 5"/>
    <w:basedOn w:val="a7"/>
    <w:semiHidden/>
    <w:rsid w:val="005A091F"/>
    <w:pPr>
      <w:spacing w:after="120"/>
      <w:ind w:left="1415"/>
    </w:pPr>
  </w:style>
  <w:style w:type="table" w:styleId="17">
    <w:name w:val="Table Simple 1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9"/>
    <w:semiHidden/>
    <w:rsid w:val="005A091F"/>
    <w:rPr>
      <w:rFonts w:ascii="Times New Roman CYR" w:eastAsia="Times New Roman" w:hAnsi="Times New Roman CYR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e">
    <w:name w:val="Closing"/>
    <w:basedOn w:val="a7"/>
    <w:link w:val="afffff"/>
    <w:semiHidden/>
    <w:rsid w:val="005A091F"/>
    <w:pPr>
      <w:ind w:left="4252"/>
    </w:pPr>
  </w:style>
  <w:style w:type="character" w:customStyle="1" w:styleId="afffff">
    <w:name w:val="Прощание Знак"/>
    <w:basedOn w:val="a8"/>
    <w:link w:val="affffe"/>
    <w:semiHidden/>
    <w:rsid w:val="0088130B"/>
    <w:rPr>
      <w:rFonts w:ascii="Times New Roman" w:eastAsia="Times New Roman" w:hAnsi="Times New Roman"/>
      <w:sz w:val="24"/>
      <w:szCs w:val="24"/>
    </w:rPr>
  </w:style>
  <w:style w:type="table" w:styleId="18">
    <w:name w:val="Table Grid 1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Grid 2"/>
    <w:basedOn w:val="a9"/>
    <w:semiHidden/>
    <w:rsid w:val="005A091F"/>
    <w:rPr>
      <w:rFonts w:ascii="Times New Roman CYR" w:eastAsia="Times New Roman" w:hAnsi="Times New Roman CYR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9"/>
    <w:semiHidden/>
    <w:rsid w:val="005A091F"/>
    <w:rPr>
      <w:rFonts w:ascii="Times New Roman CYR" w:eastAsia="Times New Roman" w:hAnsi="Times New Roman CYR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9"/>
    <w:semiHidden/>
    <w:rsid w:val="005A091F"/>
    <w:rPr>
      <w:rFonts w:ascii="Times New Roman CYR" w:eastAsia="Times New Roman" w:hAnsi="Times New Roman CYR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0">
    <w:name w:val="Table Contemporary"/>
    <w:basedOn w:val="a9"/>
    <w:semiHidden/>
    <w:rsid w:val="005A091F"/>
    <w:rPr>
      <w:rFonts w:ascii="Times New Roman CYR" w:eastAsia="Times New Roman" w:hAnsi="Times New Roman CYR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2f4">
    <w:name w:val="List 2"/>
    <w:basedOn w:val="a7"/>
    <w:semiHidden/>
    <w:rsid w:val="005A091F"/>
    <w:pPr>
      <w:ind w:left="566" w:hanging="283"/>
    </w:pPr>
  </w:style>
  <w:style w:type="paragraph" w:styleId="3e">
    <w:name w:val="List 3"/>
    <w:basedOn w:val="a7"/>
    <w:semiHidden/>
    <w:rsid w:val="005A091F"/>
    <w:pPr>
      <w:ind w:left="849" w:hanging="283"/>
    </w:pPr>
  </w:style>
  <w:style w:type="paragraph" w:styleId="47">
    <w:name w:val="List 4"/>
    <w:basedOn w:val="a7"/>
    <w:semiHidden/>
    <w:rsid w:val="005A091F"/>
    <w:pPr>
      <w:ind w:left="1132" w:hanging="283"/>
    </w:pPr>
  </w:style>
  <w:style w:type="paragraph" w:styleId="56">
    <w:name w:val="List 5"/>
    <w:basedOn w:val="a7"/>
    <w:semiHidden/>
    <w:rsid w:val="005A091F"/>
    <w:pPr>
      <w:ind w:left="1415" w:hanging="283"/>
    </w:pPr>
  </w:style>
  <w:style w:type="table" w:styleId="afffff1">
    <w:name w:val="Table Professional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7"/>
    <w:link w:val="HTML9"/>
    <w:semiHidden/>
    <w:rsid w:val="005A091F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basedOn w:val="a8"/>
    <w:link w:val="HTML8"/>
    <w:semiHidden/>
    <w:rsid w:val="0088130B"/>
    <w:rPr>
      <w:rFonts w:ascii="Courier New" w:eastAsia="Times New Roman" w:hAnsi="Courier New" w:cs="Courier New"/>
    </w:rPr>
  </w:style>
  <w:style w:type="numbering" w:styleId="a1">
    <w:name w:val="Outline List 3"/>
    <w:basedOn w:val="aa"/>
    <w:semiHidden/>
    <w:rsid w:val="005A091F"/>
    <w:pPr>
      <w:numPr>
        <w:numId w:val="22"/>
      </w:numPr>
    </w:pPr>
  </w:style>
  <w:style w:type="table" w:styleId="19">
    <w:name w:val="Table Columns 1"/>
    <w:basedOn w:val="a9"/>
    <w:semiHidden/>
    <w:rsid w:val="005A091F"/>
    <w:rPr>
      <w:rFonts w:ascii="Times New Roman CYR" w:eastAsia="Times New Roman" w:hAnsi="Times New Roman CYR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9"/>
    <w:semiHidden/>
    <w:rsid w:val="005A091F"/>
    <w:rPr>
      <w:rFonts w:ascii="Times New Roman CYR" w:eastAsia="Times New Roman" w:hAnsi="Times New Roman CYR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9"/>
    <w:semiHidden/>
    <w:rsid w:val="005A091F"/>
    <w:rPr>
      <w:rFonts w:ascii="Times New Roman CYR" w:eastAsia="Times New Roman" w:hAnsi="Times New Roman CYR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9"/>
    <w:semiHidden/>
    <w:rsid w:val="005A091F"/>
    <w:rPr>
      <w:rFonts w:ascii="Times New Roman CYR" w:eastAsia="Times New Roman" w:hAnsi="Times New Roman CYR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9"/>
    <w:semiHidden/>
    <w:rsid w:val="005A091F"/>
    <w:rPr>
      <w:rFonts w:ascii="Times New Roman CYR" w:eastAsia="Times New Roman" w:hAnsi="Times New Roman CYR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f2">
    <w:name w:val="Strong"/>
    <w:qFormat/>
    <w:rsid w:val="005A091F"/>
    <w:rPr>
      <w:b/>
      <w:bCs/>
    </w:rPr>
  </w:style>
  <w:style w:type="table" w:styleId="-10">
    <w:name w:val="Table List 1"/>
    <w:basedOn w:val="a9"/>
    <w:semiHidden/>
    <w:rsid w:val="005A091F"/>
    <w:rPr>
      <w:rFonts w:ascii="Times New Roman CYR" w:eastAsia="Times New Roman" w:hAnsi="Times New Roman CYR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9"/>
    <w:semiHidden/>
    <w:rsid w:val="005A091F"/>
    <w:rPr>
      <w:rFonts w:ascii="Times New Roman CYR" w:eastAsia="Times New Roman" w:hAnsi="Times New Roman CYR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9"/>
    <w:semiHidden/>
    <w:rsid w:val="005A091F"/>
    <w:rPr>
      <w:rFonts w:ascii="Times New Roman CYR" w:eastAsia="Times New Roman" w:hAnsi="Times New Roman CY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9"/>
    <w:semiHidden/>
    <w:rsid w:val="005A091F"/>
    <w:rPr>
      <w:rFonts w:ascii="Times New Roman CYR" w:eastAsia="Times New Roman" w:hAnsi="Times New Roman CYR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9"/>
    <w:semiHidden/>
    <w:rsid w:val="005A091F"/>
    <w:rPr>
      <w:rFonts w:ascii="Times New Roman CYR" w:eastAsia="Times New Roman" w:hAnsi="Times New Roman CY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3">
    <w:name w:val="Table Theme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a">
    <w:name w:val="Table Colorful 1"/>
    <w:basedOn w:val="a9"/>
    <w:semiHidden/>
    <w:rsid w:val="005A091F"/>
    <w:rPr>
      <w:rFonts w:ascii="Times New Roman CYR" w:eastAsia="Times New Roman" w:hAnsi="Times New Roman CYR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orful 2"/>
    <w:basedOn w:val="a9"/>
    <w:semiHidden/>
    <w:rsid w:val="005A091F"/>
    <w:rPr>
      <w:rFonts w:ascii="Times New Roman CYR" w:eastAsia="Times New Roman" w:hAnsi="Times New Roman CYR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4">
    <w:name w:val="Block Text"/>
    <w:basedOn w:val="a7"/>
    <w:semiHidden/>
    <w:rsid w:val="005A091F"/>
    <w:pPr>
      <w:spacing w:after="120"/>
      <w:ind w:left="1440" w:right="1440"/>
    </w:pPr>
  </w:style>
  <w:style w:type="character" w:styleId="HTMLa">
    <w:name w:val="HTML Cite"/>
    <w:semiHidden/>
    <w:rsid w:val="005A091F"/>
    <w:rPr>
      <w:i/>
      <w:iCs/>
    </w:rPr>
  </w:style>
  <w:style w:type="paragraph" w:styleId="afffff5">
    <w:name w:val="Message Header"/>
    <w:basedOn w:val="a7"/>
    <w:link w:val="afffff6"/>
    <w:semiHidden/>
    <w:rsid w:val="005A09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ffff6">
    <w:name w:val="Шапка Знак"/>
    <w:basedOn w:val="a8"/>
    <w:link w:val="afffff5"/>
    <w:semiHidden/>
    <w:rsid w:val="0088130B"/>
    <w:rPr>
      <w:rFonts w:ascii="Arial" w:eastAsia="Times New Roman" w:hAnsi="Arial" w:cs="Arial"/>
      <w:sz w:val="24"/>
      <w:szCs w:val="24"/>
      <w:shd w:val="pct20" w:color="auto" w:fill="auto"/>
    </w:rPr>
  </w:style>
  <w:style w:type="paragraph" w:styleId="afffff7">
    <w:name w:val="E-mail Signature"/>
    <w:basedOn w:val="a7"/>
    <w:link w:val="afffff8"/>
    <w:semiHidden/>
    <w:rsid w:val="005A091F"/>
  </w:style>
  <w:style w:type="character" w:customStyle="1" w:styleId="afffff8">
    <w:name w:val="Электронная подпись Знак"/>
    <w:basedOn w:val="a8"/>
    <w:link w:val="afffff7"/>
    <w:semiHidden/>
    <w:rsid w:val="0088130B"/>
    <w:rPr>
      <w:rFonts w:ascii="Times New Roman" w:eastAsia="Times New Roman" w:hAnsi="Times New Roman"/>
      <w:sz w:val="24"/>
      <w:szCs w:val="24"/>
    </w:rPr>
  </w:style>
  <w:style w:type="paragraph" w:customStyle="1" w:styleId="afffff9">
    <w:name w:val="Табл текст_ж"/>
    <w:basedOn w:val="afff3"/>
    <w:rsid w:val="005A091F"/>
    <w:pPr>
      <w:jc w:val="left"/>
    </w:pPr>
    <w:rPr>
      <w:b/>
      <w:sz w:val="24"/>
      <w:szCs w:val="24"/>
    </w:rPr>
  </w:style>
  <w:style w:type="character" w:customStyle="1" w:styleId="400">
    <w:name w:val="Стиль Знак сноски + полужирный Серый 40%"/>
    <w:semiHidden/>
    <w:locked/>
    <w:rsid w:val="005A091F"/>
    <w:rPr>
      <w:bCs/>
      <w:color w:val="auto"/>
      <w:vertAlign w:val="superscript"/>
    </w:rPr>
  </w:style>
  <w:style w:type="paragraph" w:customStyle="1" w:styleId="a2">
    <w:name w:val="Маркер список"/>
    <w:basedOn w:val="a7"/>
    <w:semiHidden/>
    <w:locked/>
    <w:rsid w:val="005A091F"/>
    <w:pPr>
      <w:numPr>
        <w:numId w:val="23"/>
      </w:numPr>
      <w:spacing w:before="60" w:after="60"/>
      <w:jc w:val="both"/>
    </w:pPr>
    <w:rPr>
      <w:sz w:val="28"/>
    </w:rPr>
  </w:style>
  <w:style w:type="character" w:customStyle="1" w:styleId="afff4">
    <w:name w:val="Табл текст Знак"/>
    <w:link w:val="afff3"/>
    <w:rsid w:val="005A091F"/>
    <w:rPr>
      <w:rFonts w:ascii="Times New Roman" w:eastAsia="Times New Roman" w:hAnsi="Times New Roman"/>
      <w:sz w:val="26"/>
    </w:rPr>
  </w:style>
  <w:style w:type="paragraph" w:customStyle="1" w:styleId="afffffa">
    <w:name w:val="Заг_табл_рис"/>
    <w:basedOn w:val="a7"/>
    <w:rsid w:val="005A091F"/>
    <w:pPr>
      <w:suppressAutoHyphens/>
      <w:spacing w:before="60" w:after="60"/>
      <w:jc w:val="right"/>
    </w:pPr>
  </w:style>
  <w:style w:type="paragraph" w:customStyle="1" w:styleId="afffffb">
    <w:name w:val="Стиль_обыч_текст"/>
    <w:basedOn w:val="a7"/>
    <w:semiHidden/>
    <w:locked/>
    <w:rsid w:val="005A091F"/>
    <w:pPr>
      <w:spacing w:before="60"/>
    </w:pPr>
  </w:style>
  <w:style w:type="paragraph" w:customStyle="1" w:styleId="214325">
    <w:name w:val="Стиль Стиль список_марк2 + 14 пт + Слева:  325 см"/>
    <w:basedOn w:val="214"/>
    <w:semiHidden/>
    <w:locked/>
    <w:rsid w:val="005A091F"/>
    <w:pPr>
      <w:numPr>
        <w:numId w:val="24"/>
      </w:numPr>
      <w:tabs>
        <w:tab w:val="left" w:pos="1701"/>
      </w:tabs>
    </w:pPr>
    <w:rPr>
      <w:szCs w:val="20"/>
    </w:rPr>
  </w:style>
  <w:style w:type="paragraph" w:customStyle="1" w:styleId="afffffc">
    <w:name w:val="Необычный"/>
    <w:basedOn w:val="a7"/>
    <w:semiHidden/>
    <w:locked/>
    <w:rsid w:val="005A091F"/>
    <w:pPr>
      <w:keepNext/>
      <w:keepLines/>
    </w:pPr>
    <w:rPr>
      <w:sz w:val="20"/>
      <w:szCs w:val="20"/>
    </w:rPr>
  </w:style>
  <w:style w:type="paragraph" w:customStyle="1" w:styleId="a0">
    <w:name w:val="Табл_список"/>
    <w:basedOn w:val="214325"/>
    <w:rsid w:val="005A091F"/>
    <w:pPr>
      <w:numPr>
        <w:numId w:val="25"/>
      </w:numPr>
      <w:tabs>
        <w:tab w:val="clear" w:pos="1701"/>
        <w:tab w:val="left" w:pos="567"/>
      </w:tabs>
    </w:pPr>
    <w:rPr>
      <w:sz w:val="26"/>
      <w:szCs w:val="26"/>
    </w:rPr>
  </w:style>
  <w:style w:type="paragraph" w:customStyle="1" w:styleId="160">
    <w:name w:val="Стиль Название документа + 16 пт"/>
    <w:basedOn w:val="af9"/>
    <w:semiHidden/>
    <w:locked/>
    <w:rsid w:val="005A091F"/>
    <w:pPr>
      <w:pBdr>
        <w:bottom w:val="none" w:sz="0" w:space="0" w:color="auto"/>
      </w:pBdr>
    </w:pPr>
    <w:rPr>
      <w:bCs/>
    </w:rPr>
  </w:style>
  <w:style w:type="paragraph" w:customStyle="1" w:styleId="214">
    <w:name w:val="Стиль список_марк2 + 14 пт"/>
    <w:basedOn w:val="a7"/>
    <w:autoRedefine/>
    <w:semiHidden/>
    <w:locked/>
    <w:rsid w:val="005A091F"/>
    <w:pPr>
      <w:jc w:val="both"/>
    </w:pPr>
    <w:rPr>
      <w:sz w:val="28"/>
    </w:rPr>
  </w:style>
  <w:style w:type="paragraph" w:customStyle="1" w:styleId="1b">
    <w:name w:val="Стиль1"/>
    <w:basedOn w:val="a4"/>
    <w:semiHidden/>
    <w:locked/>
    <w:rsid w:val="005A091F"/>
    <w:pPr>
      <w:numPr>
        <w:numId w:val="0"/>
      </w:numPr>
    </w:pPr>
  </w:style>
  <w:style w:type="paragraph" w:customStyle="1" w:styleId="2f7">
    <w:name w:val="Стиль2"/>
    <w:basedOn w:val="a7"/>
    <w:semiHidden/>
    <w:locked/>
    <w:rsid w:val="005A091F"/>
    <w:pPr>
      <w:spacing w:before="60" w:after="60"/>
      <w:jc w:val="both"/>
    </w:pPr>
    <w:rPr>
      <w:sz w:val="28"/>
    </w:rPr>
  </w:style>
  <w:style w:type="paragraph" w:styleId="afffffd">
    <w:name w:val="Revision"/>
    <w:hidden/>
    <w:uiPriority w:val="99"/>
    <w:semiHidden/>
    <w:rsid w:val="005A091F"/>
    <w:rPr>
      <w:rFonts w:ascii="Times New Roman" w:eastAsia="Times New Roman" w:hAnsi="Times New Roman"/>
      <w:sz w:val="24"/>
      <w:szCs w:val="24"/>
    </w:rPr>
  </w:style>
  <w:style w:type="paragraph" w:customStyle="1" w:styleId="afffffe">
    <w:name w:val="СтильПР_ОРД"/>
    <w:basedOn w:val="a7"/>
    <w:semiHidden/>
    <w:rsid w:val="005A091F"/>
    <w:pPr>
      <w:ind w:left="4858"/>
      <w:jc w:val="center"/>
    </w:pPr>
  </w:style>
  <w:style w:type="paragraph" w:customStyle="1" w:styleId="affffff">
    <w:name w:val="СтильВвДей"/>
    <w:basedOn w:val="a7"/>
    <w:semiHidden/>
    <w:rsid w:val="005A091F"/>
    <w:pPr>
      <w:suppressAutoHyphens/>
      <w:jc w:val="right"/>
    </w:pPr>
    <w:rPr>
      <w:b/>
    </w:rPr>
  </w:style>
  <w:style w:type="paragraph" w:customStyle="1" w:styleId="affffff0">
    <w:name w:val="СтильЧЛ"/>
    <w:basedOn w:val="a7"/>
    <w:semiHidden/>
    <w:rsid w:val="005A091F"/>
    <w:pPr>
      <w:suppressAutoHyphens/>
      <w:jc w:val="right"/>
    </w:pPr>
  </w:style>
  <w:style w:type="paragraph" w:customStyle="1" w:styleId="affffff1">
    <w:name w:val="СтильИзд"/>
    <w:basedOn w:val="a7"/>
    <w:semiHidden/>
    <w:rsid w:val="005A091F"/>
    <w:pPr>
      <w:suppressAutoHyphens/>
      <w:jc w:val="center"/>
    </w:pPr>
    <w:rPr>
      <w:b/>
      <w:bCs/>
    </w:rPr>
  </w:style>
  <w:style w:type="paragraph" w:customStyle="1" w:styleId="affffff2">
    <w:name w:val="СтильЗнСО"/>
    <w:basedOn w:val="a7"/>
    <w:semiHidden/>
    <w:rsid w:val="005A091F"/>
    <w:pPr>
      <w:ind w:left="-360"/>
      <w:jc w:val="center"/>
    </w:pPr>
  </w:style>
  <w:style w:type="paragraph" w:customStyle="1" w:styleId="affffff3">
    <w:name w:val="Примечание"/>
    <w:basedOn w:val="a7"/>
    <w:locked/>
    <w:rsid w:val="005A091F"/>
    <w:pPr>
      <w:jc w:val="both"/>
    </w:pPr>
    <w:rPr>
      <w:i/>
    </w:rPr>
  </w:style>
  <w:style w:type="paragraph" w:customStyle="1" w:styleId="affffff4">
    <w:name w:val="СтильНСтр"/>
    <w:basedOn w:val="a7"/>
    <w:semiHidden/>
    <w:rsid w:val="005A091F"/>
    <w:pPr>
      <w:suppressAutoHyphens/>
      <w:jc w:val="center"/>
    </w:pPr>
  </w:style>
  <w:style w:type="character" w:customStyle="1" w:styleId="110">
    <w:name w:val="Заголовок 1 Знак1"/>
    <w:basedOn w:val="a8"/>
    <w:rsid w:val="00D85A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f8">
    <w:name w:val="Абзац списка2"/>
    <w:basedOn w:val="a7"/>
    <w:rsid w:val="00B353AC"/>
    <w:pPr>
      <w:ind w:left="720"/>
      <w:contextualSpacing/>
    </w:pPr>
  </w:style>
  <w:style w:type="table" w:customStyle="1" w:styleId="1c">
    <w:name w:val="Сетка таблицы1"/>
    <w:basedOn w:val="a9"/>
    <w:next w:val="ab"/>
    <w:rsid w:val="008E262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0">
    <w:name w:val="14"/>
    <w:basedOn w:val="a7"/>
    <w:rsid w:val="00FA3D9C"/>
    <w:pPr>
      <w:spacing w:line="288" w:lineRule="auto"/>
      <w:ind w:firstLine="567"/>
      <w:jc w:val="both"/>
    </w:pPr>
    <w:rPr>
      <w:color w:val="800080"/>
      <w:sz w:val="28"/>
      <w:szCs w:val="28"/>
    </w:rPr>
  </w:style>
  <w:style w:type="paragraph" w:customStyle="1" w:styleId="Default">
    <w:name w:val="Default"/>
    <w:rsid w:val="00505700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customStyle="1" w:styleId="af4">
    <w:name w:val="Абзац списка Знак"/>
    <w:aliases w:val="Раздел Знак,Гл. Многоуровневый Знак"/>
    <w:link w:val="af3"/>
    <w:locked/>
    <w:rsid w:val="00D0628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95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un.CDU\&#1052;&#1086;&#1080;%20&#1076;&#1086;&#1082;&#1091;&#1084;&#1077;&#1085;&#1090;&#1099;\&#1088;&#1077;&#1075;&#1083;&#1072;&#1084;&#1077;&#1085;&#1090;&#1072;&#1094;&#1080;&#1103;\&#1059;&#1087;&#1088;&#1072;&#1074;&#1083;&#1077;&#1085;&#1080;&#1077;%20&#1053;&#1052;&#1044;\&#1092;&#1086;&#1088;&#1084;&#1099;%20&#1053;&#1052;&#1044;\&#1060;&#1086;&#1088;&#1084;&#1072;_&#1053;&#1052;&#1044;_&#1056;&#1077;&#1075;&#1083;&#1072;&#1084;&#1077;&#1085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7a63ae98c9331042c85a0ce3caf3b722">
  <xsd:schema xmlns:xsd="http://www.w3.org/2001/XMLSchema" xmlns:p="http://schemas.microsoft.com/office/2006/metadata/properties" targetNamespace="http://schemas.microsoft.com/office/2006/metadata/properties" ma:root="true" ma:fieldsID="643ad641ad674e858ec36190b61f65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0D06B-BE3D-44FA-9B4F-B55DC5DDBF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ABD60B-E436-47B0-8E08-CF66CF2C2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3124A64-7D57-4642-BF73-876BD3B1EBA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D99DCF4-F4F6-4EB5-920A-7DAA1FA3C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Форма_НМД_Регламент</Template>
  <TotalTime>4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СО-ЦДУ</Company>
  <LinksUpToDate>false</LinksUpToDate>
  <CharactersWithSpaces>2503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Попиков Алексей С.</dc:creator>
  <cp:lastModifiedBy>Гришина Татьяна Юрьевна</cp:lastModifiedBy>
  <cp:revision>3</cp:revision>
  <cp:lastPrinted>2017-04-06T09:36:00Z</cp:lastPrinted>
  <dcterms:created xsi:type="dcterms:W3CDTF">2017-12-12T06:08:00Z</dcterms:created>
  <dcterms:modified xsi:type="dcterms:W3CDTF">2017-12-12T06:18:00Z</dcterms:modified>
</cp:coreProperties>
</file>